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99B69" w14:textId="40ABD207" w:rsidR="0032549A" w:rsidRDefault="0032549A" w:rsidP="008E689A">
      <w:pPr>
        <w:pStyle w:val="podpisi"/>
        <w:tabs>
          <w:tab w:val="clear" w:pos="3402"/>
          <w:tab w:val="left" w:pos="709"/>
        </w:tabs>
        <w:spacing w:before="60" w:after="60" w:line="240" w:lineRule="atLeast"/>
        <w:rPr>
          <w:lang w:val="sl-SI"/>
        </w:rPr>
      </w:pPr>
    </w:p>
    <w:p w14:paraId="454592D4" w14:textId="5C0773BE" w:rsidR="00627F65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584D32">
        <w:rPr>
          <w:rFonts w:eastAsia="Arial" w:cs="Arial"/>
          <w:b/>
          <w:bCs/>
          <w:szCs w:val="20"/>
        </w:rPr>
        <w:t>PRIJAVA KADRA</w:t>
      </w:r>
    </w:p>
    <w:p w14:paraId="24F01D29" w14:textId="07A7E5E4" w:rsidR="00627F65" w:rsidRPr="00584D32" w:rsidRDefault="00627F65" w:rsidP="00627F65">
      <w:pPr>
        <w:jc w:val="center"/>
        <w:rPr>
          <w:rFonts w:eastAsia="Arial" w:cs="Arial"/>
          <w:b/>
          <w:bCs/>
          <w:szCs w:val="20"/>
        </w:rPr>
      </w:pPr>
      <w:r>
        <w:rPr>
          <w:rFonts w:eastAsia="Arial" w:cs="Arial"/>
          <w:b/>
          <w:bCs/>
          <w:szCs w:val="20"/>
        </w:rPr>
        <w:t>(Kadrovska sposobnost iz točke 8.2.2. navodil)</w:t>
      </w:r>
    </w:p>
    <w:p w14:paraId="33C9B3E7" w14:textId="77777777" w:rsidR="00627F65" w:rsidRDefault="00627F65" w:rsidP="00627F65">
      <w:pPr>
        <w:jc w:val="both"/>
        <w:rPr>
          <w:rFonts w:eastAsia="Arial" w:cs="Arial"/>
          <w:color w:val="000000"/>
          <w:szCs w:val="20"/>
        </w:rPr>
      </w:pPr>
    </w:p>
    <w:p w14:paraId="191E9B12" w14:textId="3158A4CD" w:rsidR="00627F65" w:rsidRDefault="00627F65" w:rsidP="00627F65">
      <w:pPr>
        <w:jc w:val="both"/>
        <w:rPr>
          <w:rFonts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Naziv ponudnika: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30B721BE" w14:textId="2241BFA7" w:rsidR="004B0E57" w:rsidRPr="00584D32" w:rsidRDefault="004B0E57" w:rsidP="00627F65">
      <w:pPr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color w:val="000000"/>
          <w:szCs w:val="20"/>
        </w:rPr>
        <w:t xml:space="preserve">Sedež (naslov) ponudnika: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62FC307" w14:textId="77777777" w:rsidR="00627F65" w:rsidRPr="00584D3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3159B3F1" w14:textId="77777777" w:rsidR="00627F65" w:rsidRPr="00584D3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584D32">
        <w:rPr>
          <w:rFonts w:eastAsia="Arial" w:cs="Arial"/>
          <w:color w:val="000000" w:themeColor="text1"/>
          <w:szCs w:val="20"/>
        </w:rPr>
        <w:t xml:space="preserve">Pod kazensko in materialno odgovornostjo izjavljam, </w:t>
      </w:r>
      <w:r w:rsidRPr="00584D32">
        <w:rPr>
          <w:rFonts w:eastAsia="Arial" w:cs="Arial"/>
          <w:szCs w:val="20"/>
        </w:rPr>
        <w:t>da so spodaj navedeni podatki o prijavljenem kadru in njegovi usposobljenosti resnični.</w:t>
      </w:r>
    </w:p>
    <w:p w14:paraId="5958FA91" w14:textId="77777777" w:rsidR="00627F65" w:rsidRPr="00584D3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791904F6" w14:textId="27AF9A28" w:rsidR="00627F65" w:rsidRPr="00893522" w:rsidRDefault="00627F65" w:rsidP="00627F65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 w:themeColor="text1"/>
          <w:szCs w:val="20"/>
        </w:rPr>
        <w:t>Ponudnik vpiše podatke za vsak prijavljen</w:t>
      </w:r>
      <w:r w:rsidR="0005499D">
        <w:rPr>
          <w:rFonts w:eastAsia="Arial" w:cs="Arial"/>
          <w:color w:val="000000" w:themeColor="text1"/>
          <w:szCs w:val="20"/>
        </w:rPr>
        <w:t>i</w:t>
      </w:r>
      <w:r w:rsidRPr="00584D32">
        <w:rPr>
          <w:rFonts w:eastAsia="Arial" w:cs="Arial"/>
          <w:color w:val="000000" w:themeColor="text1"/>
          <w:szCs w:val="20"/>
        </w:rPr>
        <w:t xml:space="preserve"> kader</w:t>
      </w:r>
      <w:r w:rsidR="0005499D">
        <w:rPr>
          <w:rFonts w:eastAsia="Arial" w:cs="Arial"/>
          <w:color w:val="000000" w:themeColor="text1"/>
          <w:szCs w:val="20"/>
        </w:rPr>
        <w:t>.</w:t>
      </w:r>
    </w:p>
    <w:p w14:paraId="1F75509A" w14:textId="0832F79B" w:rsidR="00B36E49" w:rsidRDefault="00B36E49" w:rsidP="005C38DE">
      <w:pPr>
        <w:pStyle w:val="Naslov1"/>
        <w:numPr>
          <w:ilvl w:val="0"/>
          <w:numId w:val="47"/>
        </w:numPr>
      </w:pPr>
      <w:r w:rsidRPr="00B36E49">
        <w:t>Vodja projekta</w:t>
      </w:r>
      <w:r w:rsidR="00AC0BB6">
        <w:t xml:space="preserve"> </w:t>
      </w:r>
    </w:p>
    <w:p w14:paraId="6042ACA8" w14:textId="77777777" w:rsidR="00706BFF" w:rsidRPr="00706BFF" w:rsidRDefault="00706BFF" w:rsidP="00706BFF">
      <w:pPr>
        <w:rPr>
          <w:rFonts w:eastAsia="Arial"/>
          <w:lang w:eastAsia="sl-SI"/>
        </w:rPr>
      </w:pPr>
    </w:p>
    <w:p w14:paraId="0723335A" w14:textId="3183D67E" w:rsidR="00AC0BB6" w:rsidRPr="008E2067" w:rsidRDefault="0005499D" w:rsidP="00AC0BB6">
      <w:pPr>
        <w:pStyle w:val="Odstavekseznama"/>
        <w:numPr>
          <w:ilvl w:val="0"/>
          <w:numId w:val="40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Za izpolnitev pogoja kadrovske sposobnosti je potreben</w:t>
      </w:r>
      <w:r w:rsidR="00AC0BB6"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 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en </w:t>
      </w:r>
      <w:r w:rsidR="00AC0BB6"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vodja projekta</w:t>
      </w:r>
      <w:r w:rsidR="00891B2E"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.</w:t>
      </w:r>
    </w:p>
    <w:p w14:paraId="6C75BD17" w14:textId="77777777" w:rsidR="00AC0BB6" w:rsidRPr="00584D3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7BE3FA70" w14:textId="77777777" w:rsidR="00AC0BB6" w:rsidRPr="00584D3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740B87DB" w14:textId="77777777" w:rsidR="00AC0BB6" w:rsidRPr="00584D32" w:rsidRDefault="00AC0BB6" w:rsidP="0005499D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7967CF6C" w14:textId="77777777" w:rsidR="00AC0BB6" w:rsidRPr="00584D32" w:rsidRDefault="00AC0BB6" w:rsidP="00AC0BB6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6C77D89E" w14:textId="38005FB3" w:rsidR="00D73185" w:rsidRPr="00D73185" w:rsidRDefault="00AC0BB6" w:rsidP="00D73185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(neprekinjeno vsaj 6 mesecev</w:t>
      </w:r>
      <w:r w:rsidR="00D73185"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 xml:space="preserve">)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5499D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referenčnega naročnika</w:t>
      </w:r>
      <w:r w:rsidR="0005499D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vodil projekt </w:t>
      </w:r>
      <w:r w:rsidR="008A7955" w:rsidRPr="00706BFF">
        <w:rPr>
          <w:rFonts w:ascii="Arial" w:hAnsi="Arial" w:cs="Arial"/>
          <w:sz w:val="20"/>
          <w:szCs w:val="20"/>
        </w:rPr>
        <w:t xml:space="preserve">razvoja </w:t>
      </w:r>
      <w:r w:rsidR="008A7955"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8A7955">
        <w:rPr>
          <w:rFonts w:ascii="Arial" w:eastAsia="Arial" w:hAnsi="Arial" w:cs="Arial"/>
          <w:color w:val="000000"/>
          <w:sz w:val="20"/>
          <w:szCs w:val="20"/>
        </w:rPr>
        <w:t>, in sicer</w:t>
      </w:r>
      <w:r w:rsidR="008A7955"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8A795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 w:rsidR="008A795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pri katerem je v ekipi sodelovalo </w:t>
      </w:r>
      <w:r w:rsidR="0005499D" w:rsidRPr="00706BFF">
        <w:rPr>
          <w:rFonts w:ascii="Arial" w:hAnsi="Arial" w:cs="Arial"/>
          <w:color w:val="000000"/>
          <w:sz w:val="20"/>
          <w:szCs w:val="20"/>
        </w:rPr>
        <w:t>najmanj 5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članov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,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pri čemer je vrednost projekta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 xml:space="preserve"> znaša</w:t>
      </w:r>
      <w:r w:rsidR="00893522" w:rsidRPr="00706BFF">
        <w:rPr>
          <w:rFonts w:ascii="Arial" w:eastAsia="Arial" w:hAnsi="Arial" w:cs="Arial"/>
          <w:color w:val="000000"/>
          <w:sz w:val="20"/>
          <w:szCs w:val="20"/>
        </w:rPr>
        <w:t>l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a najmanj 50.000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EUR 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brez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DDV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1462AA0" w14:textId="00F89A3C" w:rsidR="00AC0BB6" w:rsidRPr="00706BFF" w:rsidRDefault="0005499D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="00AC0BB6" w:rsidRPr="00584D32">
        <w:rPr>
          <w:rFonts w:eastAsia="Arial" w:cs="Arial"/>
          <w:szCs w:val="20"/>
        </w:rPr>
        <w:t xml:space="preserve"> je mogoče preveriti pri osebi referenčnega naročnika </w:t>
      </w:r>
      <w:r w:rsidR="00AC0BB6"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AC0BB6" w:rsidRPr="00584D32">
        <w:rPr>
          <w:rFonts w:cs="Arial"/>
          <w:color w:val="000000"/>
          <w:szCs w:val="20"/>
        </w:rPr>
        <w:instrText xml:space="preserve"> FORMTEXT </w:instrText>
      </w:r>
      <w:r w:rsidR="00AC0BB6" w:rsidRPr="00584D32">
        <w:rPr>
          <w:rFonts w:cs="Arial"/>
          <w:color w:val="000000"/>
          <w:szCs w:val="20"/>
        </w:rPr>
      </w:r>
      <w:r w:rsidR="00AC0BB6" w:rsidRPr="00584D32">
        <w:rPr>
          <w:rFonts w:cs="Arial"/>
          <w:color w:val="000000"/>
          <w:szCs w:val="20"/>
        </w:rPr>
        <w:fldChar w:fldCharType="separate"/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fldChar w:fldCharType="end"/>
      </w:r>
      <w:r w:rsidR="00893522">
        <w:rPr>
          <w:rFonts w:cs="Arial"/>
          <w:color w:val="000000"/>
          <w:szCs w:val="20"/>
        </w:rPr>
        <w:t>,</w:t>
      </w:r>
      <w:r w:rsidR="00AC0BB6" w:rsidRPr="00584D32">
        <w:rPr>
          <w:rFonts w:eastAsia="Arial" w:cs="Arial"/>
          <w:szCs w:val="20"/>
        </w:rPr>
        <w:t xml:space="preserve"> </w:t>
      </w:r>
      <w:r w:rsidR="00AC0BB6" w:rsidRPr="00584D32">
        <w:rPr>
          <w:rFonts w:eastAsia="Arial" w:cs="Arial"/>
          <w:color w:val="000000"/>
          <w:szCs w:val="20"/>
        </w:rPr>
        <w:t xml:space="preserve">na telefonski številki </w:t>
      </w:r>
      <w:r w:rsidR="00AC0BB6"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AC0BB6" w:rsidRPr="00584D32">
        <w:rPr>
          <w:rFonts w:cs="Arial"/>
          <w:color w:val="000000"/>
          <w:szCs w:val="20"/>
        </w:rPr>
        <w:instrText xml:space="preserve"> FORMTEXT </w:instrText>
      </w:r>
      <w:r w:rsidR="00AC0BB6" w:rsidRPr="00584D32">
        <w:rPr>
          <w:rFonts w:cs="Arial"/>
          <w:color w:val="000000"/>
          <w:szCs w:val="20"/>
        </w:rPr>
      </w:r>
      <w:r w:rsidR="00AC0BB6" w:rsidRPr="00584D32">
        <w:rPr>
          <w:rFonts w:cs="Arial"/>
          <w:color w:val="000000"/>
          <w:szCs w:val="20"/>
        </w:rPr>
        <w:fldChar w:fldCharType="separate"/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fldChar w:fldCharType="end"/>
      </w:r>
      <w:r w:rsidR="00AC0BB6" w:rsidRPr="00584D32">
        <w:rPr>
          <w:rFonts w:eastAsia="Arial" w:cs="Arial"/>
          <w:color w:val="000000"/>
          <w:szCs w:val="20"/>
        </w:rPr>
        <w:t xml:space="preserve"> in elektronskem naslovu </w:t>
      </w:r>
      <w:r w:rsidR="00AC0BB6"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0BB6" w:rsidRPr="00584D32">
        <w:rPr>
          <w:rFonts w:cs="Arial"/>
          <w:color w:val="000000"/>
          <w:szCs w:val="20"/>
        </w:rPr>
        <w:instrText xml:space="preserve"> FORMTEXT </w:instrText>
      </w:r>
      <w:r w:rsidR="00AC0BB6" w:rsidRPr="00584D32">
        <w:rPr>
          <w:rFonts w:cs="Arial"/>
          <w:color w:val="000000"/>
          <w:szCs w:val="20"/>
        </w:rPr>
      </w:r>
      <w:r w:rsidR="00AC0BB6" w:rsidRPr="00584D32">
        <w:rPr>
          <w:rFonts w:cs="Arial"/>
          <w:color w:val="000000"/>
          <w:szCs w:val="20"/>
        </w:rPr>
        <w:fldChar w:fldCharType="separate"/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fldChar w:fldCharType="end"/>
      </w:r>
      <w:r w:rsidR="00AC0BB6" w:rsidRPr="00584D32">
        <w:rPr>
          <w:rFonts w:eastAsia="Arial" w:cs="Arial"/>
          <w:color w:val="000000"/>
          <w:szCs w:val="20"/>
        </w:rPr>
        <w:t>.</w:t>
      </w:r>
    </w:p>
    <w:p w14:paraId="4FC76608" w14:textId="772BB45E" w:rsidR="00AC0BB6" w:rsidRDefault="00AC0BB6" w:rsidP="005C38DE">
      <w:pPr>
        <w:pStyle w:val="Naslov1"/>
        <w:numPr>
          <w:ilvl w:val="0"/>
          <w:numId w:val="47"/>
        </w:numPr>
      </w:pPr>
      <w:r>
        <w:t xml:space="preserve">UX/UI oblikovalec/strategist </w:t>
      </w:r>
    </w:p>
    <w:p w14:paraId="64464C76" w14:textId="77F0321E" w:rsidR="00AC0BB6" w:rsidRDefault="00AC0BB6" w:rsidP="00AC0BB6">
      <w:pPr>
        <w:rPr>
          <w:rFonts w:eastAsia="Arial"/>
          <w:lang w:eastAsia="sl-SI"/>
        </w:rPr>
      </w:pPr>
    </w:p>
    <w:p w14:paraId="4C8B64F9" w14:textId="29C87977" w:rsidR="008E2067" w:rsidRPr="008E2067" w:rsidRDefault="008E2067" w:rsidP="00D73185">
      <w:pPr>
        <w:pStyle w:val="Odstavekseznama"/>
        <w:numPr>
          <w:ilvl w:val="0"/>
          <w:numId w:val="49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Za izpolnitev pogoja kadrovske sposobnosti je potreben en UX/UI oblikovalec/strategist.</w:t>
      </w:r>
    </w:p>
    <w:p w14:paraId="08FDB718" w14:textId="77777777" w:rsidR="008E2067" w:rsidRPr="00584D32" w:rsidRDefault="008E2067" w:rsidP="008E2067">
      <w:pPr>
        <w:jc w:val="both"/>
        <w:rPr>
          <w:rFonts w:eastAsia="Arial" w:cs="Arial"/>
          <w:color w:val="000000"/>
          <w:szCs w:val="20"/>
        </w:rPr>
      </w:pPr>
      <w:bookmarkStart w:id="0" w:name="_Hlk55293534"/>
      <w:bookmarkStart w:id="1" w:name="_Hlk54798407"/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0865D9EE" w14:textId="77777777" w:rsidR="008E2067" w:rsidRPr="00584D3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6663A81" w14:textId="77777777" w:rsidR="008E2067" w:rsidRPr="00584D32" w:rsidRDefault="008E2067" w:rsidP="008E2067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ADF45CC" w14:textId="77777777" w:rsidR="008E2067" w:rsidRPr="00584D32" w:rsidRDefault="008E2067" w:rsidP="008E2067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175BA10" w14:textId="18142DA1" w:rsidR="006E0368" w:rsidRDefault="008E2067" w:rsidP="00706BFF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2" w:name="_Hlk54803961"/>
      <w:bookmarkEnd w:id="0"/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</w:t>
      </w:r>
      <w:bookmarkStart w:id="3" w:name="_Hlk54799034"/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4" w:name="Besedilo13"/>
      <w:r w:rsid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>
        <w:rPr>
          <w:rFonts w:ascii="Arial" w:hAnsi="Arial" w:cs="Arial"/>
          <w:color w:val="000000"/>
          <w:sz w:val="20"/>
          <w:szCs w:val="20"/>
        </w:rPr>
      </w:r>
      <w:r w:rsid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End w:id="3"/>
      <w:r w:rsidRPr="00706BFF">
        <w:rPr>
          <w:rFonts w:ascii="Arial" w:eastAsia="Arial" w:hAnsi="Arial" w:cs="Arial"/>
          <w:color w:val="000000"/>
          <w:sz w:val="20"/>
          <w:szCs w:val="20"/>
        </w:rPr>
        <w:t>(neprekinjeno vsaj 6 mesecev</w:t>
      </w:r>
      <w:r w:rsidR="00D73185"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06BFF" w:rsidRPr="00706BFF">
        <w:rPr>
          <w:rFonts w:ascii="Arial" w:hAnsi="Arial" w:cs="Arial"/>
          <w:sz w:val="20"/>
          <w:szCs w:val="20"/>
        </w:rPr>
        <w:t xml:space="preserve">razvoja </w:t>
      </w:r>
      <w:r w:rsidR="00706BFF"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="00706BFF"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5" w:name="_Hlk54803807"/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706BFF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 w:rsidR="00706BFF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6E0368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bookmarkEnd w:id="5"/>
    </w:p>
    <w:p w14:paraId="42858245" w14:textId="5C9028AF" w:rsidR="008E2067" w:rsidRDefault="008A7955" w:rsidP="006E0368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5AE58E34" w14:textId="1F19EB4F" w:rsidR="00706BFF" w:rsidRDefault="008A7955" w:rsidP="008E2067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>
        <w:rPr>
          <w:rFonts w:ascii="Arial" w:hAnsi="Arial" w:cs="Arial"/>
          <w:color w:val="000000"/>
          <w:sz w:val="20"/>
          <w:szCs w:val="20"/>
        </w:rPr>
        <w:t xml:space="preserve">(skupno 3 leta) </w:t>
      </w:r>
      <w:r w:rsidR="006E0368"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="006E0368"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="006E0368"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E0368"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706BFF">
        <w:rPr>
          <w:rFonts w:ascii="Arial" w:hAnsi="Arial" w:cs="Arial"/>
          <w:color w:val="000000"/>
          <w:sz w:val="20"/>
          <w:szCs w:val="20"/>
        </w:rPr>
      </w:r>
      <w:r w:rsidR="006E0368"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6E0368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="006E0368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="0052007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20070"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20070" w:rsidRPr="00706BFF">
        <w:rPr>
          <w:rFonts w:ascii="Arial" w:hAnsi="Arial" w:cs="Arial"/>
          <w:color w:val="000000"/>
          <w:sz w:val="20"/>
          <w:szCs w:val="20"/>
        </w:rPr>
      </w:r>
      <w:r w:rsidR="00520070"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="00520070"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20070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 w:rsidR="0052007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6E0368">
        <w:rPr>
          <w:rFonts w:ascii="Arial" w:hAnsi="Arial" w:cs="Arial"/>
          <w:color w:val="000000"/>
          <w:sz w:val="20"/>
          <w:szCs w:val="20"/>
        </w:rPr>
        <w:t>pripravljal digitalne izdelke za ra</w:t>
      </w:r>
      <w:r w:rsidR="00683DDF" w:rsidRPr="006E0368">
        <w:rPr>
          <w:rFonts w:ascii="Arial" w:hAnsi="Arial" w:cs="Arial"/>
          <w:color w:val="000000"/>
          <w:sz w:val="20"/>
          <w:szCs w:val="20"/>
        </w:rPr>
        <w:t>z</w:t>
      </w:r>
      <w:r w:rsidRPr="006E0368">
        <w:rPr>
          <w:rFonts w:ascii="Arial" w:hAnsi="Arial" w:cs="Arial"/>
          <w:color w:val="000000"/>
          <w:sz w:val="20"/>
          <w:szCs w:val="20"/>
        </w:rPr>
        <w:t>vojn</w:t>
      </w:r>
      <w:r w:rsidR="006E0368"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 w:rsidR="00683DDF" w:rsidRPr="006E0368">
        <w:rPr>
          <w:rFonts w:ascii="Arial" w:hAnsi="Arial" w:cs="Arial"/>
          <w:color w:val="000000"/>
          <w:sz w:val="20"/>
          <w:szCs w:val="20"/>
        </w:rPr>
        <w:t>ekip</w:t>
      </w:r>
      <w:r w:rsidR="006E0368"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, </w:t>
      </w:r>
      <w:r w:rsidR="00787A23">
        <w:rPr>
          <w:rFonts w:ascii="Arial" w:hAnsi="Arial" w:cs="Arial"/>
          <w:color w:val="000000"/>
          <w:sz w:val="20"/>
          <w:szCs w:val="20"/>
        </w:rPr>
        <w:t xml:space="preserve">prototipiranje in žične modele, </w:t>
      </w:r>
      <w:r w:rsidR="00706BFF" w:rsidRPr="006E0368">
        <w:rPr>
          <w:rFonts w:ascii="Arial" w:eastAsia="Calibri" w:hAnsi="Arial" w:cs="Arial"/>
          <w:sz w:val="20"/>
          <w:szCs w:val="20"/>
        </w:rPr>
        <w:t>sodelova</w:t>
      </w:r>
      <w:r w:rsidR="006E0368">
        <w:rPr>
          <w:rFonts w:ascii="Arial" w:eastAsia="Calibri" w:hAnsi="Arial" w:cs="Arial"/>
          <w:sz w:val="20"/>
          <w:szCs w:val="20"/>
        </w:rPr>
        <w:t>l</w:t>
      </w:r>
      <w:r w:rsidR="00706BFF" w:rsidRPr="006E0368">
        <w:rPr>
          <w:rFonts w:ascii="Arial" w:eastAsia="Calibri" w:hAnsi="Arial" w:cs="Arial"/>
          <w:sz w:val="20"/>
          <w:szCs w:val="20"/>
        </w:rPr>
        <w:t xml:space="preserve"> </w:t>
      </w:r>
      <w:r w:rsidR="006E0368">
        <w:rPr>
          <w:rFonts w:ascii="Arial" w:eastAsia="Calibri" w:hAnsi="Arial" w:cs="Arial"/>
          <w:sz w:val="20"/>
          <w:szCs w:val="20"/>
        </w:rPr>
        <w:t>z vodji projektov</w:t>
      </w:r>
      <w:r w:rsidR="00706BFF" w:rsidRPr="006E0368">
        <w:rPr>
          <w:rFonts w:ascii="Arial" w:eastAsia="Calibri" w:hAnsi="Arial" w:cs="Arial"/>
          <w:sz w:val="20"/>
          <w:szCs w:val="20"/>
        </w:rPr>
        <w:t xml:space="preserve"> in uporabniki pri kreiranju intuitivnih rešitev</w:t>
      </w:r>
      <w:r w:rsidR="006E0368">
        <w:rPr>
          <w:rFonts w:ascii="Arial" w:eastAsia="Calibri" w:hAnsi="Arial" w:cs="Arial"/>
          <w:sz w:val="20"/>
          <w:szCs w:val="20"/>
        </w:rPr>
        <w:t xml:space="preserve"> ter</w:t>
      </w:r>
      <w:r w:rsidR="00706BFF" w:rsidRPr="006E0368">
        <w:rPr>
          <w:rFonts w:ascii="Arial" w:eastAsia="Calibri" w:hAnsi="Arial" w:cs="Arial"/>
          <w:sz w:val="20"/>
          <w:szCs w:val="20"/>
        </w:rPr>
        <w:t xml:space="preserve"> pozna spletne tehnologije, njihove možnosti in omejitve (</w:t>
      </w:r>
      <w:r w:rsidR="00706BFF" w:rsidRPr="00787A23">
        <w:rPr>
          <w:rFonts w:ascii="Arial" w:eastAsia="Calibri" w:hAnsi="Arial" w:cs="Arial"/>
          <w:sz w:val="20"/>
          <w:szCs w:val="20"/>
        </w:rPr>
        <w:t>HTML, CSS</w:t>
      </w:r>
      <w:r w:rsidR="00787A23" w:rsidRPr="00787A23">
        <w:rPr>
          <w:rFonts w:ascii="Arial" w:eastAsia="Calibri" w:hAnsi="Arial" w:cs="Arial"/>
          <w:sz w:val="20"/>
          <w:szCs w:val="20"/>
        </w:rPr>
        <w:t>, JavaScript</w:t>
      </w:r>
      <w:r w:rsidR="00706BFF" w:rsidRPr="006E0368">
        <w:rPr>
          <w:rFonts w:ascii="Arial" w:eastAsia="Calibri" w:hAnsi="Arial" w:cs="Arial"/>
          <w:sz w:val="20"/>
          <w:szCs w:val="20"/>
        </w:rPr>
        <w:t>)</w:t>
      </w:r>
      <w:r w:rsidR="00787A23">
        <w:rPr>
          <w:rFonts w:ascii="Arial" w:eastAsia="Calibri" w:hAnsi="Arial" w:cs="Arial"/>
          <w:sz w:val="20"/>
          <w:szCs w:val="20"/>
        </w:rPr>
        <w:t>.</w:t>
      </w:r>
    </w:p>
    <w:p w14:paraId="75B0B87C" w14:textId="77777777" w:rsidR="00787A23" w:rsidRDefault="00787A23" w:rsidP="005C38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584077" w14:textId="59BE5431" w:rsidR="005C38DE" w:rsidRPr="005C38DE" w:rsidRDefault="006E0368" w:rsidP="005C38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/zahtevana dolžina delovnih izkušenj (vsaj tri leta) se lahko izpolni z enim projektom ali kumulativno z več projekti</w:t>
      </w:r>
      <w:r w:rsidR="00520070">
        <w:rPr>
          <w:rFonts w:ascii="Arial" w:eastAsia="Calibri" w:hAnsi="Arial" w:cs="Arial"/>
          <w:sz w:val="20"/>
          <w:szCs w:val="20"/>
        </w:rPr>
        <w:t>; v slednjem primeru se ločeno navedejo referenčni projekti za posamezna časovna obdobja</w:t>
      </w:r>
      <w:bookmarkEnd w:id="2"/>
      <w:r w:rsidR="00520070">
        <w:rPr>
          <w:rFonts w:ascii="Arial" w:eastAsia="Calibri" w:hAnsi="Arial" w:cs="Arial"/>
          <w:sz w:val="20"/>
          <w:szCs w:val="20"/>
        </w:rPr>
        <w:t>/</w:t>
      </w:r>
    </w:p>
    <w:p w14:paraId="462410D5" w14:textId="5B503F9B" w:rsidR="005C38DE" w:rsidRP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bookmarkEnd w:id="1"/>
    <w:p w14:paraId="3029DF8D" w14:textId="16E5D538" w:rsidR="008E2067" w:rsidRDefault="008E2067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8B5E0E5" w14:textId="1A8BF325" w:rsidR="008E2067" w:rsidRPr="008E2067" w:rsidRDefault="008E2067" w:rsidP="00D73185">
      <w:pPr>
        <w:pStyle w:val="Odstavekseznama"/>
        <w:numPr>
          <w:ilvl w:val="0"/>
          <w:numId w:val="49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Razpoložljivost dodatnega kadra (Mer1)</w:t>
      </w:r>
    </w:p>
    <w:p w14:paraId="0C6A3DB4" w14:textId="7220ED60" w:rsidR="008E2067" w:rsidRDefault="008E2067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E2067">
        <w:rPr>
          <w:rFonts w:eastAsia="Arial" w:cs="Arial"/>
          <w:color w:val="000000"/>
          <w:szCs w:val="20"/>
        </w:rPr>
        <w:t xml:space="preserve">Ponudnik, ki poleg </w:t>
      </w:r>
      <w:r w:rsidR="00706BFF" w:rsidRPr="008E2067">
        <w:rPr>
          <w:rFonts w:eastAsia="Arial" w:cs="Arial"/>
          <w:color w:val="000000"/>
          <w:szCs w:val="20"/>
        </w:rPr>
        <w:t>UI/UX oblikoval</w:t>
      </w:r>
      <w:r w:rsidR="00706BFF">
        <w:rPr>
          <w:rFonts w:eastAsia="Arial" w:cs="Arial"/>
          <w:color w:val="000000"/>
          <w:szCs w:val="20"/>
        </w:rPr>
        <w:t>ca</w:t>
      </w:r>
      <w:r w:rsidR="00706BFF" w:rsidRPr="008E2067">
        <w:rPr>
          <w:rFonts w:eastAsia="Arial" w:cs="Arial"/>
          <w:color w:val="000000"/>
          <w:szCs w:val="20"/>
        </w:rPr>
        <w:t>/strategist</w:t>
      </w:r>
      <w:r w:rsidR="00706BFF">
        <w:rPr>
          <w:rFonts w:eastAsia="Arial" w:cs="Arial"/>
          <w:color w:val="000000"/>
          <w:szCs w:val="20"/>
        </w:rPr>
        <w:t>a iz prejšnje točke</w:t>
      </w:r>
      <w:r w:rsidRPr="008E2067">
        <w:rPr>
          <w:rFonts w:eastAsia="Arial" w:cs="Arial"/>
          <w:color w:val="000000"/>
          <w:szCs w:val="20"/>
        </w:rPr>
        <w:t>, ki je pogoj za sodelovanje</w:t>
      </w:r>
      <w:r w:rsidR="00706BFF">
        <w:rPr>
          <w:rFonts w:eastAsia="Arial" w:cs="Arial"/>
          <w:color w:val="000000"/>
          <w:szCs w:val="20"/>
        </w:rPr>
        <w:t xml:space="preserve">, </w:t>
      </w:r>
      <w:r w:rsidRPr="008E2067">
        <w:rPr>
          <w:rFonts w:eastAsia="Arial" w:cs="Arial"/>
          <w:color w:val="000000"/>
          <w:szCs w:val="20"/>
        </w:rPr>
        <w:t xml:space="preserve">prijavi še dodatni kader, ki bo sodeloval pri izvajanju predmetnega naročila, prejme za vsak dodatno prijavljeni </w:t>
      </w:r>
      <w:r w:rsidR="00706BFF">
        <w:rPr>
          <w:rFonts w:eastAsia="Arial" w:cs="Arial"/>
          <w:color w:val="000000"/>
          <w:szCs w:val="20"/>
        </w:rPr>
        <w:t xml:space="preserve">kader po eno (1) točko, kar se upošteva kot Mer1 pri izračunu ekonomsko najugodnejše ponudbe. </w:t>
      </w:r>
    </w:p>
    <w:p w14:paraId="096EC531" w14:textId="77777777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B20EDFD" w14:textId="3DEAF0D8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color w:val="000000"/>
          <w:szCs w:val="20"/>
        </w:rPr>
        <w:t xml:space="preserve">Ponudnik lahko prijavi največ dva (2) dodatna </w:t>
      </w:r>
      <w:bookmarkStart w:id="6" w:name="_Hlk54798484"/>
      <w:r>
        <w:rPr>
          <w:rFonts w:eastAsia="Arial" w:cs="Arial"/>
          <w:color w:val="000000"/>
          <w:szCs w:val="20"/>
        </w:rPr>
        <w:t>UX/UI oblikovalca/strategista</w:t>
      </w:r>
      <w:bookmarkEnd w:id="6"/>
      <w:r>
        <w:rPr>
          <w:rFonts w:eastAsia="Arial" w:cs="Arial"/>
          <w:color w:val="000000"/>
          <w:szCs w:val="20"/>
        </w:rPr>
        <w:t>, ki morata izpolnjevati enake pogoje, kot so navedeni v točki 8.2.2. navodil</w:t>
      </w:r>
      <w:r w:rsidR="005C38DE">
        <w:rPr>
          <w:rFonts w:eastAsia="Arial" w:cs="Arial"/>
          <w:color w:val="000000"/>
          <w:szCs w:val="20"/>
        </w:rPr>
        <w:t xml:space="preserve">, pod b). </w:t>
      </w:r>
    </w:p>
    <w:p w14:paraId="414BB9F9" w14:textId="112A68E4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306A7BB" w14:textId="581AEF17" w:rsidR="00706BFF" w:rsidRPr="008E2067" w:rsidRDefault="00706BFF" w:rsidP="00706BFF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 xml:space="preserve">Dodatni UX/UI oblikovalec/strategist </w:t>
      </w:r>
      <w:r>
        <w:rPr>
          <w:rFonts w:eastAsia="Arial" w:cs="Arial"/>
          <w:color w:val="000000"/>
          <w:szCs w:val="20"/>
          <w:u w:val="single"/>
        </w:rPr>
        <w:t>– št. 1</w:t>
      </w:r>
    </w:p>
    <w:p w14:paraId="27F6A4DD" w14:textId="77777777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2020CFD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53B935C7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0350F47B" w14:textId="77777777" w:rsidR="00520070" w:rsidRPr="00584D32" w:rsidRDefault="00520070" w:rsidP="00520070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3BFB659" w14:textId="77777777" w:rsidR="00520070" w:rsidRPr="00584D32" w:rsidRDefault="00520070" w:rsidP="00520070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0ACF47A" w14:textId="41B199C5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462BBA19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168F1964" w14:textId="77777777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3 leta)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6E0368">
        <w:rPr>
          <w:rFonts w:ascii="Arial" w:hAnsi="Arial" w:cs="Arial"/>
          <w:color w:val="000000"/>
          <w:sz w:val="20"/>
          <w:szCs w:val="20"/>
        </w:rPr>
        <w:t>pripravljal digitalne izdelke za razvojn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 ekip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prototipiranje in žične modele, </w:t>
      </w:r>
      <w:r w:rsidRPr="006E0368">
        <w:rPr>
          <w:rFonts w:ascii="Arial" w:eastAsia="Calibri" w:hAnsi="Arial" w:cs="Arial"/>
          <w:sz w:val="20"/>
          <w:szCs w:val="20"/>
        </w:rPr>
        <w:t>sodelova</w:t>
      </w:r>
      <w:r>
        <w:rPr>
          <w:rFonts w:ascii="Arial" w:eastAsia="Calibri" w:hAnsi="Arial" w:cs="Arial"/>
          <w:sz w:val="20"/>
          <w:szCs w:val="20"/>
        </w:rPr>
        <w:t>l</w:t>
      </w:r>
      <w:r w:rsidRPr="006E0368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z vodji projektov</w:t>
      </w:r>
      <w:r w:rsidRPr="006E0368">
        <w:rPr>
          <w:rFonts w:ascii="Arial" w:eastAsia="Calibri" w:hAnsi="Arial" w:cs="Arial"/>
          <w:sz w:val="20"/>
          <w:szCs w:val="20"/>
        </w:rPr>
        <w:t xml:space="preserve"> in uporabniki pri kreiranju intuitivnih rešitev</w:t>
      </w:r>
      <w:r>
        <w:rPr>
          <w:rFonts w:ascii="Arial" w:eastAsia="Calibri" w:hAnsi="Arial" w:cs="Arial"/>
          <w:sz w:val="20"/>
          <w:szCs w:val="20"/>
        </w:rPr>
        <w:t xml:space="preserve"> ter</w:t>
      </w:r>
      <w:r w:rsidRPr="006E0368">
        <w:rPr>
          <w:rFonts w:ascii="Arial" w:eastAsia="Calibri" w:hAnsi="Arial" w:cs="Arial"/>
          <w:sz w:val="20"/>
          <w:szCs w:val="20"/>
        </w:rPr>
        <w:t xml:space="preserve"> pozna spletne tehnologije, njihove možnosti in omejitve (</w:t>
      </w:r>
      <w:r w:rsidRPr="00787A23">
        <w:rPr>
          <w:rFonts w:ascii="Arial" w:eastAsia="Calibri" w:hAnsi="Arial" w:cs="Arial"/>
          <w:sz w:val="20"/>
          <w:szCs w:val="20"/>
        </w:rPr>
        <w:t>HTML, CSS, JavaScript</w:t>
      </w:r>
      <w:r w:rsidRPr="006E0368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ACDCFAC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4A4B1C2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/zahtevana dolžina delovnih izkušenj (vsaj tri leta) se lahko izpolni z enim projektom ali kumulativno z več projekti; v slednjem primeru se ločeno navedejo referenčni projekti za posamezna časovna obdobja/</w:t>
      </w:r>
    </w:p>
    <w:p w14:paraId="0D4422C4" w14:textId="77777777" w:rsidR="00947BDE" w:rsidRPr="005C38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57A7AC05" w14:textId="77777777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73C6D8E" w14:textId="42B44EC6" w:rsidR="00706BFF" w:rsidRPr="008E2067" w:rsidRDefault="00706BFF" w:rsidP="00706BFF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 xml:space="preserve">Dodatni UX/UI oblikovalec/strategist </w:t>
      </w:r>
      <w:r>
        <w:rPr>
          <w:rFonts w:eastAsia="Arial" w:cs="Arial"/>
          <w:color w:val="000000"/>
          <w:szCs w:val="20"/>
          <w:u w:val="single"/>
        </w:rPr>
        <w:t>– št. 2</w:t>
      </w:r>
    </w:p>
    <w:p w14:paraId="7443BD7F" w14:textId="77777777" w:rsidR="00706BFF" w:rsidRDefault="00706BFF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5B543245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bookmarkStart w:id="7" w:name="_Hlk54804548"/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819592F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0F7F2AEE" w14:textId="77777777" w:rsidR="00520070" w:rsidRPr="00584D32" w:rsidRDefault="00520070" w:rsidP="00520070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1C9EB18C" w14:textId="77777777" w:rsidR="00520070" w:rsidRPr="00584D32" w:rsidRDefault="00520070" w:rsidP="00520070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bookmarkEnd w:id="7"/>
    <w:p w14:paraId="09F67107" w14:textId="2E4B3D5B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4E5AD962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0E525527" w14:textId="77777777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3 leta)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6E0368">
        <w:rPr>
          <w:rFonts w:ascii="Arial" w:hAnsi="Arial" w:cs="Arial"/>
          <w:color w:val="000000"/>
          <w:sz w:val="20"/>
          <w:szCs w:val="20"/>
        </w:rPr>
        <w:t>pripravljal digitalne izdelke za razvojn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 ekip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prototipiranje in žične modele, </w:t>
      </w:r>
      <w:r w:rsidRPr="006E0368">
        <w:rPr>
          <w:rFonts w:ascii="Arial" w:eastAsia="Calibri" w:hAnsi="Arial" w:cs="Arial"/>
          <w:sz w:val="20"/>
          <w:szCs w:val="20"/>
        </w:rPr>
        <w:t>sodelova</w:t>
      </w:r>
      <w:r>
        <w:rPr>
          <w:rFonts w:ascii="Arial" w:eastAsia="Calibri" w:hAnsi="Arial" w:cs="Arial"/>
          <w:sz w:val="20"/>
          <w:szCs w:val="20"/>
        </w:rPr>
        <w:t>l</w:t>
      </w:r>
      <w:r w:rsidRPr="006E0368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z vodji projektov</w:t>
      </w:r>
      <w:r w:rsidRPr="006E0368">
        <w:rPr>
          <w:rFonts w:ascii="Arial" w:eastAsia="Calibri" w:hAnsi="Arial" w:cs="Arial"/>
          <w:sz w:val="20"/>
          <w:szCs w:val="20"/>
        </w:rPr>
        <w:t xml:space="preserve"> in uporabniki pri kreiranju intuitivnih rešitev</w:t>
      </w:r>
      <w:r>
        <w:rPr>
          <w:rFonts w:ascii="Arial" w:eastAsia="Calibri" w:hAnsi="Arial" w:cs="Arial"/>
          <w:sz w:val="20"/>
          <w:szCs w:val="20"/>
        </w:rPr>
        <w:t xml:space="preserve"> ter</w:t>
      </w:r>
      <w:r w:rsidRPr="006E0368">
        <w:rPr>
          <w:rFonts w:ascii="Arial" w:eastAsia="Calibri" w:hAnsi="Arial" w:cs="Arial"/>
          <w:sz w:val="20"/>
          <w:szCs w:val="20"/>
        </w:rPr>
        <w:t xml:space="preserve"> pozna spletne tehnologije, njihove možnosti in omejitve (</w:t>
      </w:r>
      <w:r w:rsidRPr="00787A23">
        <w:rPr>
          <w:rFonts w:ascii="Arial" w:eastAsia="Calibri" w:hAnsi="Arial" w:cs="Arial"/>
          <w:sz w:val="20"/>
          <w:szCs w:val="20"/>
        </w:rPr>
        <w:t>HTML, CSS, JavaScript</w:t>
      </w:r>
      <w:r w:rsidRPr="006E0368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79976C3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56DD628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/zahtevana dolžina delovnih izkušenj (vsaj tri leta) se lahko izpolni z enim projektom ali kumulativno z več projekti; v slednjem primeru se ločeno navedejo referenčni projekti za posamezna časovna obdobja/</w:t>
      </w:r>
    </w:p>
    <w:p w14:paraId="01BD82AB" w14:textId="77777777" w:rsidR="00947BDE" w:rsidRPr="005C38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496B4ACB" w14:textId="1C7D7175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A766F2" w14:textId="77777777" w:rsidR="00787A23" w:rsidRDefault="00787A23" w:rsidP="00787A23">
      <w:pPr>
        <w:pStyle w:val="Naslov1"/>
        <w:numPr>
          <w:ilvl w:val="0"/>
          <w:numId w:val="47"/>
        </w:numPr>
      </w:pPr>
      <w:r>
        <w:t>Arhitekt spletnih rešitev</w:t>
      </w:r>
    </w:p>
    <w:p w14:paraId="5B2514E6" w14:textId="77777777" w:rsidR="00787A23" w:rsidRPr="00D73185" w:rsidRDefault="00787A23" w:rsidP="00787A23">
      <w:pPr>
        <w:rPr>
          <w:lang w:eastAsia="sl-SI"/>
        </w:rPr>
      </w:pPr>
    </w:p>
    <w:p w14:paraId="389FA43B" w14:textId="77777777" w:rsidR="00787A23" w:rsidRPr="008E2067" w:rsidRDefault="00787A23" w:rsidP="00787A23">
      <w:pPr>
        <w:pStyle w:val="Odstavekseznama"/>
        <w:numPr>
          <w:ilvl w:val="0"/>
          <w:numId w:val="50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Za izpolnitev pogoja kadrovske sposobnosti je potreben en </w:t>
      </w:r>
      <w:r>
        <w:rPr>
          <w:rFonts w:ascii="Arial" w:eastAsia="Arial" w:hAnsi="Arial" w:cs="Arial"/>
          <w:b/>
          <w:bCs/>
          <w:sz w:val="20"/>
          <w:szCs w:val="20"/>
          <w:lang w:eastAsia="sl-SI"/>
        </w:rPr>
        <w:t>arhitekt spletnih rešitev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.</w:t>
      </w:r>
    </w:p>
    <w:p w14:paraId="5F6C3BC1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Kader (ime in priimek):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563D5086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Zaposlen pri: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094716B9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Delež podizvajanja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  <w:r w:rsidRPr="00D73185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073F7C38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</w:p>
    <w:p w14:paraId="298D2EFC" w14:textId="21F60C81" w:rsidR="00787A23" w:rsidRDefault="00787A23" w:rsidP="00787A23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>
        <w:rPr>
          <w:rFonts w:ascii="Arial" w:eastAsia="Arial" w:hAnsi="Arial" w:cs="Arial"/>
          <w:color w:val="000000"/>
          <w:sz w:val="20"/>
          <w:szCs w:val="20"/>
        </w:rPr>
        <w:t>pri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projekt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>
        <w:rPr>
          <w:rFonts w:ascii="Arial" w:eastAsia="Arial" w:hAnsi="Arial" w:cs="Arial"/>
          <w:color w:val="000000"/>
          <w:sz w:val="20"/>
          <w:szCs w:val="20"/>
        </w:rPr>
        <w:t>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8504DB1" w14:textId="1B16A582" w:rsidR="00787A23" w:rsidRPr="00D73185" w:rsidRDefault="00787A23" w:rsidP="00787A23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5 let)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2BC15878" w14:textId="77777777" w:rsidR="00787A23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36BACEA" w14:textId="37B3A96F" w:rsidR="00787A23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/zahtevana dolžina delovnih izkušenj (vsaj 5 let) se lahko izpolni z enim projektom ali kumulativno z več projekti; v slednjem primeru se ločeno navedejo referenčni projekti za posamezna časovna obdobja/</w:t>
      </w:r>
    </w:p>
    <w:p w14:paraId="0277DD7F" w14:textId="4B790044" w:rsidR="00947BDE" w:rsidRDefault="00947BDE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0C1435" w14:textId="4AE3DF7D" w:rsidR="00947BDE" w:rsidRPr="00947B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44D56520" w14:textId="77777777" w:rsidR="00787A23" w:rsidRDefault="00787A23" w:rsidP="00787A23">
      <w:pPr>
        <w:rPr>
          <w:lang w:eastAsia="sl-SI"/>
        </w:rPr>
      </w:pPr>
    </w:p>
    <w:p w14:paraId="4995477A" w14:textId="77777777" w:rsidR="00787A23" w:rsidRPr="00D73185" w:rsidRDefault="00787A23" w:rsidP="00787A23">
      <w:pPr>
        <w:pStyle w:val="Odstavekseznama"/>
        <w:numPr>
          <w:ilvl w:val="0"/>
          <w:numId w:val="50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D73185">
        <w:rPr>
          <w:rFonts w:ascii="Arial" w:eastAsia="Arial" w:hAnsi="Arial" w:cs="Arial"/>
          <w:b/>
          <w:bCs/>
          <w:sz w:val="20"/>
          <w:szCs w:val="20"/>
          <w:lang w:eastAsia="sl-SI"/>
        </w:rPr>
        <w:t>Razpoložljivost dodatnega kadra (Mer1)</w:t>
      </w:r>
    </w:p>
    <w:p w14:paraId="7EE3FEC4" w14:textId="77777777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Ponudnik, ki poleg </w:t>
      </w:r>
      <w:r>
        <w:rPr>
          <w:rFonts w:eastAsia="Arial" w:cs="Arial"/>
          <w:color w:val="000000"/>
          <w:szCs w:val="20"/>
        </w:rPr>
        <w:t>arhitekta spletih rešitev</w:t>
      </w:r>
      <w:r w:rsidRPr="00D73185">
        <w:rPr>
          <w:rFonts w:eastAsia="Arial" w:cs="Arial"/>
          <w:color w:val="000000"/>
          <w:szCs w:val="20"/>
        </w:rPr>
        <w:t xml:space="preserve"> iz prejšnje točke, ki je pogoj za sodelovanje, prijavi še dodatni kader, ki bo sodeloval pri izvajanju predmetnega naročila, prejme za vsak dodatno prijavljeni kader po </w:t>
      </w:r>
      <w:r>
        <w:rPr>
          <w:rFonts w:eastAsia="Arial" w:cs="Arial"/>
          <w:color w:val="000000"/>
          <w:szCs w:val="20"/>
        </w:rPr>
        <w:t>dve</w:t>
      </w:r>
      <w:r w:rsidRPr="00D73185">
        <w:rPr>
          <w:rFonts w:eastAsia="Arial" w:cs="Arial"/>
          <w:color w:val="000000"/>
          <w:szCs w:val="20"/>
        </w:rPr>
        <w:t xml:space="preserve"> (</w:t>
      </w:r>
      <w:r>
        <w:rPr>
          <w:rFonts w:eastAsia="Arial" w:cs="Arial"/>
          <w:color w:val="000000"/>
          <w:szCs w:val="20"/>
        </w:rPr>
        <w:t>2</w:t>
      </w:r>
      <w:r w:rsidRPr="00D73185">
        <w:rPr>
          <w:rFonts w:eastAsia="Arial" w:cs="Arial"/>
          <w:color w:val="000000"/>
          <w:szCs w:val="20"/>
        </w:rPr>
        <w:t>) točk</w:t>
      </w:r>
      <w:r>
        <w:rPr>
          <w:rFonts w:eastAsia="Arial" w:cs="Arial"/>
          <w:color w:val="000000"/>
          <w:szCs w:val="20"/>
        </w:rPr>
        <w:t>i</w:t>
      </w:r>
      <w:r w:rsidRPr="00D73185">
        <w:rPr>
          <w:rFonts w:eastAsia="Arial" w:cs="Arial"/>
          <w:color w:val="000000"/>
          <w:szCs w:val="20"/>
        </w:rPr>
        <w:t xml:space="preserve">, kar se upošteva kot Mer1 pri izračunu ekonomsko najugodnejše ponudbe. </w:t>
      </w:r>
    </w:p>
    <w:p w14:paraId="0BB1912E" w14:textId="77777777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61B3B72" w14:textId="3FAC1DD8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Ponudnik lahko prijavi največ dva (2) dodatna </w:t>
      </w:r>
      <w:r>
        <w:rPr>
          <w:rFonts w:eastAsia="Arial" w:cs="Arial"/>
          <w:color w:val="000000"/>
          <w:szCs w:val="20"/>
        </w:rPr>
        <w:t>arhitekta spletnih rešitev</w:t>
      </w:r>
      <w:r w:rsidRPr="00D73185">
        <w:rPr>
          <w:rFonts w:eastAsia="Arial" w:cs="Arial"/>
          <w:color w:val="000000"/>
          <w:szCs w:val="20"/>
        </w:rPr>
        <w:t xml:space="preserve">, ki morata izpolnjevati enake pogoje, kot so navedeni v točki 8.2.2. navodil, pod </w:t>
      </w:r>
      <w:r>
        <w:rPr>
          <w:rFonts w:eastAsia="Arial" w:cs="Arial"/>
          <w:color w:val="000000"/>
          <w:szCs w:val="20"/>
        </w:rPr>
        <w:t>c</w:t>
      </w:r>
      <w:r w:rsidRPr="00D73185">
        <w:rPr>
          <w:rFonts w:eastAsia="Arial" w:cs="Arial"/>
          <w:color w:val="000000"/>
          <w:szCs w:val="20"/>
        </w:rPr>
        <w:t xml:space="preserve">). </w:t>
      </w:r>
    </w:p>
    <w:p w14:paraId="4DC464EC" w14:textId="77777777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D3DF738" w14:textId="6D2D082C" w:rsidR="00947BDE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 xml:space="preserve">Dodatni </w:t>
      </w:r>
      <w:r>
        <w:rPr>
          <w:rFonts w:eastAsia="Arial" w:cs="Arial"/>
          <w:color w:val="000000"/>
          <w:szCs w:val="20"/>
          <w:u w:val="single"/>
        </w:rPr>
        <w:t>arhitekt spletnih rešitev</w:t>
      </w:r>
      <w:r w:rsidRPr="00706BFF">
        <w:rPr>
          <w:rFonts w:eastAsia="Arial" w:cs="Arial"/>
          <w:color w:val="000000"/>
          <w:szCs w:val="20"/>
          <w:u w:val="single"/>
        </w:rPr>
        <w:t xml:space="preserve"> </w:t>
      </w:r>
      <w:r>
        <w:rPr>
          <w:rFonts w:eastAsia="Arial" w:cs="Arial"/>
          <w:color w:val="000000"/>
          <w:szCs w:val="20"/>
          <w:u w:val="single"/>
        </w:rPr>
        <w:t>– št. 1</w:t>
      </w:r>
    </w:p>
    <w:p w14:paraId="739F60B7" w14:textId="444E3980" w:rsidR="00947BDE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31051040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Kader (ime in priimek):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2A4D3D45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Zaposlen pri: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7034479F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Delež podizvajanja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  <w:r w:rsidRPr="00D73185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20AC8A83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</w:p>
    <w:p w14:paraId="164A7EDC" w14:textId="01173379" w:rsidR="00947BDE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>
        <w:rPr>
          <w:rFonts w:ascii="Arial" w:eastAsia="Arial" w:hAnsi="Arial" w:cs="Arial"/>
          <w:color w:val="000000"/>
          <w:sz w:val="20"/>
          <w:szCs w:val="20"/>
        </w:rPr>
        <w:t>pri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projekt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>
        <w:rPr>
          <w:rFonts w:ascii="Arial" w:eastAsia="Arial" w:hAnsi="Arial" w:cs="Arial"/>
          <w:color w:val="000000"/>
          <w:sz w:val="20"/>
          <w:szCs w:val="20"/>
        </w:rPr>
        <w:t>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42F18B66" w14:textId="77777777" w:rsidR="00947BDE" w:rsidRPr="00D73185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5 let)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477D9ADA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8AA6C05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/zahtevana dolžina delovnih izkušenj (vsaj 5 let) se lahko izpolni z enim projektom ali kumulativno z več projekti; v slednjem primeru se ločeno navedejo referenčni projekti za posamezna časovna obdobja/</w:t>
      </w:r>
    </w:p>
    <w:p w14:paraId="0800C86F" w14:textId="764C7000" w:rsidR="00947BDE" w:rsidRPr="00947B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61D0A900" w14:textId="77777777" w:rsidR="00947BDE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7B10BE50" w14:textId="446EE3FC" w:rsidR="00947BDE" w:rsidRPr="008E2067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>
        <w:rPr>
          <w:rFonts w:eastAsia="Arial" w:cs="Arial"/>
          <w:color w:val="000000"/>
          <w:szCs w:val="20"/>
          <w:u w:val="single"/>
        </w:rPr>
        <w:t>Dodatni arhitekt spletnih rešitev – št. 2</w:t>
      </w:r>
    </w:p>
    <w:p w14:paraId="026089C7" w14:textId="77777777" w:rsidR="00787A23" w:rsidRPr="00D73185" w:rsidRDefault="00787A23" w:rsidP="00787A23">
      <w:pPr>
        <w:rPr>
          <w:lang w:eastAsia="sl-SI"/>
        </w:rPr>
      </w:pPr>
    </w:p>
    <w:p w14:paraId="7CFED8F3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Kader (ime in priimek):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57D5DA03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Zaposlen pri: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4219891F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Delež podizvajanja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  <w:r w:rsidRPr="00D73185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68AE308B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</w:p>
    <w:p w14:paraId="7D892CDE" w14:textId="331FC5FD" w:rsidR="00947BDE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</w:t>
      </w:r>
      <w:r>
        <w:rPr>
          <w:rFonts w:ascii="Arial" w:eastAsia="Arial" w:hAnsi="Arial" w:cs="Arial"/>
          <w:color w:val="000000"/>
          <w:sz w:val="20"/>
          <w:szCs w:val="20"/>
        </w:rPr>
        <w:t>sodeloval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 v tej vlogi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pri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projekt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>
        <w:rPr>
          <w:rFonts w:ascii="Arial" w:eastAsia="Arial" w:hAnsi="Arial" w:cs="Arial"/>
          <w:color w:val="000000"/>
          <w:sz w:val="20"/>
          <w:szCs w:val="20"/>
        </w:rPr>
        <w:t>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128B41D4" w14:textId="77777777" w:rsidR="00947BDE" w:rsidRPr="00D73185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5 let)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03691B31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244CA9D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/zahtevana dolžina delovnih izkušenj (vsaj 5 let) se lahko izpolni z enim projektom ali kumulativno z več projekti; v slednjem primeru se ločeno navedejo referenčni projekti za posamezna časovna obdobja/</w:t>
      </w:r>
    </w:p>
    <w:p w14:paraId="6D71A03D" w14:textId="77777777" w:rsidR="00947BDE" w:rsidRPr="005C38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6EF98F99" w14:textId="77777777" w:rsidR="00787A23" w:rsidRDefault="00787A23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3986D8" w14:textId="6A450E1C" w:rsidR="008E2067" w:rsidRPr="008E2067" w:rsidRDefault="005C38DE" w:rsidP="005C38DE">
      <w:pPr>
        <w:pStyle w:val="Naslov1"/>
        <w:numPr>
          <w:ilvl w:val="0"/>
          <w:numId w:val="47"/>
        </w:numPr>
      </w:pPr>
      <w:r>
        <w:t>R</w:t>
      </w:r>
      <w:r w:rsidR="008E2067" w:rsidRPr="008E2067">
        <w:t>azvojni inženir/programer</w:t>
      </w:r>
    </w:p>
    <w:p w14:paraId="21735EF8" w14:textId="620F1D58" w:rsidR="008E2067" w:rsidRDefault="008E2067" w:rsidP="00B36E49">
      <w:pPr>
        <w:rPr>
          <w:rFonts w:eastAsia="Arial"/>
          <w:lang w:eastAsia="sl-SI"/>
        </w:rPr>
      </w:pPr>
    </w:p>
    <w:p w14:paraId="0AE88DF8" w14:textId="7918D07B" w:rsidR="005C38DE" w:rsidRPr="008E2067" w:rsidRDefault="005C38DE" w:rsidP="005C38DE">
      <w:pPr>
        <w:pStyle w:val="Odstavekseznama"/>
        <w:numPr>
          <w:ilvl w:val="0"/>
          <w:numId w:val="45"/>
        </w:numPr>
        <w:jc w:val="both"/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Za izpolnitev pogoja kadrovske sposobnosti </w:t>
      </w:r>
      <w:r w:rsidR="003A6463">
        <w:rPr>
          <w:rFonts w:ascii="Arial" w:eastAsia="Arial" w:hAnsi="Arial" w:cs="Arial"/>
          <w:b/>
          <w:bCs/>
          <w:sz w:val="20"/>
          <w:szCs w:val="20"/>
          <w:lang w:eastAsia="sl-SI"/>
        </w:rPr>
        <w:t>so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 potreb</w:t>
      </w:r>
      <w:r w:rsidR="003A6463">
        <w:rPr>
          <w:rFonts w:ascii="Arial" w:eastAsia="Arial" w:hAnsi="Arial" w:cs="Arial"/>
          <w:b/>
          <w:bCs/>
          <w:sz w:val="20"/>
          <w:szCs w:val="20"/>
          <w:lang w:eastAsia="sl-SI"/>
        </w:rPr>
        <w:t>ni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 </w:t>
      </w:r>
      <w:r w:rsidR="003A6463">
        <w:rPr>
          <w:rFonts w:ascii="Arial" w:eastAsia="Arial" w:hAnsi="Arial" w:cs="Arial"/>
          <w:b/>
          <w:bCs/>
          <w:sz w:val="20"/>
          <w:szCs w:val="20"/>
          <w:lang w:eastAsia="sl-SI"/>
        </w:rPr>
        <w:t>trije</w:t>
      </w:r>
      <w:r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 razvojni inženir</w:t>
      </w:r>
      <w:r w:rsidR="003A6463">
        <w:rPr>
          <w:rFonts w:ascii="Arial" w:eastAsia="Arial" w:hAnsi="Arial" w:cs="Arial"/>
          <w:b/>
          <w:bCs/>
          <w:sz w:val="20"/>
          <w:szCs w:val="20"/>
          <w:lang w:eastAsia="sl-SI"/>
        </w:rPr>
        <w:t>ji</w:t>
      </w:r>
      <w:r>
        <w:rPr>
          <w:rFonts w:ascii="Arial" w:eastAsia="Arial" w:hAnsi="Arial" w:cs="Arial"/>
          <w:b/>
          <w:bCs/>
          <w:sz w:val="20"/>
          <w:szCs w:val="20"/>
          <w:lang w:eastAsia="sl-SI"/>
        </w:rPr>
        <w:t>/programer</w:t>
      </w:r>
      <w:r w:rsidR="003A6463">
        <w:rPr>
          <w:rFonts w:ascii="Arial" w:eastAsia="Arial" w:hAnsi="Arial" w:cs="Arial"/>
          <w:b/>
          <w:bCs/>
          <w:sz w:val="20"/>
          <w:szCs w:val="20"/>
          <w:lang w:eastAsia="sl-SI"/>
        </w:rPr>
        <w:t>ji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.</w:t>
      </w:r>
    </w:p>
    <w:p w14:paraId="58D94116" w14:textId="77777777" w:rsidR="00911A35" w:rsidRDefault="00911A35" w:rsidP="005C38DE">
      <w:pPr>
        <w:jc w:val="both"/>
        <w:rPr>
          <w:rFonts w:eastAsia="Arial" w:cs="Arial"/>
          <w:color w:val="000000"/>
          <w:szCs w:val="20"/>
        </w:rPr>
      </w:pPr>
    </w:p>
    <w:p w14:paraId="54C5C6E3" w14:textId="1FB59560" w:rsidR="00911A35" w:rsidRPr="008E2067" w:rsidRDefault="00911A35" w:rsidP="00911A35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>
        <w:rPr>
          <w:rFonts w:eastAsia="Arial" w:cs="Arial"/>
          <w:color w:val="000000"/>
          <w:szCs w:val="20"/>
          <w:u w:val="single"/>
        </w:rPr>
        <w:t>R</w:t>
      </w:r>
      <w:r>
        <w:rPr>
          <w:rFonts w:eastAsia="Arial" w:cs="Arial"/>
          <w:color w:val="000000"/>
          <w:szCs w:val="20"/>
          <w:u w:val="single"/>
        </w:rPr>
        <w:t>azvojni inženir/programer – št. 1</w:t>
      </w:r>
    </w:p>
    <w:p w14:paraId="7A16B5E3" w14:textId="77777777" w:rsidR="00911A35" w:rsidRDefault="00911A35" w:rsidP="005C38DE">
      <w:pPr>
        <w:jc w:val="both"/>
        <w:rPr>
          <w:rFonts w:eastAsia="Arial" w:cs="Arial"/>
          <w:color w:val="000000"/>
          <w:szCs w:val="20"/>
        </w:rPr>
      </w:pPr>
    </w:p>
    <w:p w14:paraId="37A49225" w14:textId="0BE20CEE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3F875D00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7078E62" w14:textId="77777777" w:rsidR="005C38DE" w:rsidRPr="00584D32" w:rsidRDefault="005C38DE" w:rsidP="005C38DE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07EE2716" w14:textId="77777777" w:rsidR="005C38DE" w:rsidRPr="00584D3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147B2620" w14:textId="5A73DAAF" w:rsidR="00FB2995" w:rsidRPr="00FB2995" w:rsidRDefault="005C38DE" w:rsidP="00FB2995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 w:rsidR="00FB2995"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="00FB2995" w:rsidRPr="00FB2995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bookmarkStart w:id="8" w:name="_Hlk56525500"/>
      <w:r w:rsidR="00FB2995" w:rsidRPr="00FB2995">
        <w:rPr>
          <w:rFonts w:ascii="Arial" w:eastAsia="Arial" w:hAnsi="Arial" w:cs="Arial"/>
          <w:color w:val="000000"/>
          <w:sz w:val="20"/>
          <w:szCs w:val="20"/>
        </w:rPr>
        <w:t>poznavanje Java EE, poznavanje podatkovnih baz Oracle, poznavanje spletnih tehnologij JavaScript, TypeScript, HTML in CSS, poznavanje Solr ali Elasticsearch in poznavanje operacijskih sistemov Windows ter Linux.</w:t>
      </w:r>
      <w:bookmarkEnd w:id="8"/>
    </w:p>
    <w:p w14:paraId="78E59D38" w14:textId="249B3803" w:rsidR="008E2067" w:rsidRDefault="005C38DE" w:rsidP="005C38DE">
      <w:pPr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71C0A347" w14:textId="0644D2FB" w:rsidR="00911A35" w:rsidRDefault="00911A35" w:rsidP="005C38DE">
      <w:pPr>
        <w:jc w:val="both"/>
        <w:rPr>
          <w:rFonts w:eastAsia="Arial" w:cs="Arial"/>
          <w:color w:val="000000"/>
          <w:szCs w:val="20"/>
        </w:rPr>
      </w:pPr>
    </w:p>
    <w:p w14:paraId="5F657FC9" w14:textId="0D17FD2B" w:rsidR="00911A35" w:rsidRPr="008E2067" w:rsidRDefault="00911A35" w:rsidP="00911A35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>
        <w:rPr>
          <w:rFonts w:eastAsia="Arial" w:cs="Arial"/>
          <w:color w:val="000000"/>
          <w:szCs w:val="20"/>
          <w:u w:val="single"/>
        </w:rPr>
        <w:t xml:space="preserve">Razvojni inženir/programer – št. </w:t>
      </w:r>
      <w:r>
        <w:rPr>
          <w:rFonts w:eastAsia="Arial" w:cs="Arial"/>
          <w:color w:val="000000"/>
          <w:szCs w:val="20"/>
          <w:u w:val="single"/>
        </w:rPr>
        <w:t>2</w:t>
      </w:r>
    </w:p>
    <w:p w14:paraId="53E434E2" w14:textId="77777777" w:rsidR="00911A35" w:rsidRDefault="00911A35" w:rsidP="00911A35">
      <w:pPr>
        <w:jc w:val="both"/>
        <w:rPr>
          <w:rFonts w:eastAsia="Arial" w:cs="Arial"/>
          <w:color w:val="000000"/>
          <w:szCs w:val="20"/>
        </w:rPr>
      </w:pPr>
    </w:p>
    <w:p w14:paraId="74CDAD65" w14:textId="77777777" w:rsidR="00911A35" w:rsidRPr="00584D32" w:rsidRDefault="00911A35" w:rsidP="00911A35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11820018" w14:textId="77777777" w:rsidR="00911A35" w:rsidRPr="00584D32" w:rsidRDefault="00911A35" w:rsidP="00911A35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34A4AB2" w14:textId="77777777" w:rsidR="00911A35" w:rsidRPr="00584D32" w:rsidRDefault="00911A35" w:rsidP="00911A35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14206E6D" w14:textId="77777777" w:rsidR="00911A35" w:rsidRPr="00584D32" w:rsidRDefault="00911A35" w:rsidP="00911A35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3B390452" w14:textId="77777777" w:rsidR="00911A35" w:rsidRPr="00FB2995" w:rsidRDefault="00911A35" w:rsidP="00911A35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Pr="00FB2995">
        <w:rPr>
          <w:rFonts w:ascii="Arial" w:eastAsia="Arial" w:hAnsi="Arial" w:cs="Arial"/>
          <w:color w:val="000000"/>
          <w:sz w:val="20"/>
          <w:szCs w:val="20"/>
        </w:rPr>
        <w:t>: poznavanje Java EE, poznavanje podatkovnih baz Oracle, poznavanje spletnih tehnologij JavaScript, TypeScript, HTML in CSS, poznavanje Solr ali Elasticsearch in poznavanje operacijskih sistemov Windows ter Linux.</w:t>
      </w:r>
    </w:p>
    <w:p w14:paraId="15678486" w14:textId="6C581609" w:rsidR="00911A35" w:rsidRDefault="00911A35" w:rsidP="00911A35">
      <w:pPr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0A52590D" w14:textId="142EEBEB" w:rsidR="00911A35" w:rsidRDefault="00911A35" w:rsidP="00911A35">
      <w:pPr>
        <w:jc w:val="both"/>
        <w:rPr>
          <w:rFonts w:eastAsia="Arial" w:cs="Arial"/>
          <w:color w:val="000000"/>
          <w:szCs w:val="20"/>
        </w:rPr>
      </w:pPr>
    </w:p>
    <w:p w14:paraId="681D0D38" w14:textId="0674BCD3" w:rsidR="00911A35" w:rsidRPr="008E2067" w:rsidRDefault="00911A35" w:rsidP="00911A35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>
        <w:rPr>
          <w:rFonts w:eastAsia="Arial" w:cs="Arial"/>
          <w:color w:val="000000"/>
          <w:szCs w:val="20"/>
          <w:u w:val="single"/>
        </w:rPr>
        <w:t xml:space="preserve">Razvojni inženir/programer – št. </w:t>
      </w:r>
      <w:r>
        <w:rPr>
          <w:rFonts w:eastAsia="Arial" w:cs="Arial"/>
          <w:color w:val="000000"/>
          <w:szCs w:val="20"/>
          <w:u w:val="single"/>
        </w:rPr>
        <w:t>3</w:t>
      </w:r>
    </w:p>
    <w:p w14:paraId="3D91123B" w14:textId="77777777" w:rsidR="00911A35" w:rsidRDefault="00911A35" w:rsidP="00911A35">
      <w:pPr>
        <w:jc w:val="both"/>
        <w:rPr>
          <w:rFonts w:eastAsia="Arial" w:cs="Arial"/>
          <w:color w:val="000000"/>
          <w:szCs w:val="20"/>
        </w:rPr>
      </w:pPr>
    </w:p>
    <w:p w14:paraId="01754910" w14:textId="77777777" w:rsidR="00911A35" w:rsidRPr="00584D32" w:rsidRDefault="00911A35" w:rsidP="00911A35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0B80A64F" w14:textId="77777777" w:rsidR="00911A35" w:rsidRPr="00584D32" w:rsidRDefault="00911A35" w:rsidP="00911A35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6178E0B7" w14:textId="77777777" w:rsidR="00911A35" w:rsidRPr="00584D32" w:rsidRDefault="00911A35" w:rsidP="00911A35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7551C4C6" w14:textId="77777777" w:rsidR="00911A35" w:rsidRPr="00584D32" w:rsidRDefault="00911A35" w:rsidP="00911A35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5CF6E4DA" w14:textId="77777777" w:rsidR="00911A35" w:rsidRPr="00FB2995" w:rsidRDefault="00911A35" w:rsidP="00911A35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Pr="00FB2995">
        <w:rPr>
          <w:rFonts w:ascii="Arial" w:eastAsia="Arial" w:hAnsi="Arial" w:cs="Arial"/>
          <w:color w:val="000000"/>
          <w:sz w:val="20"/>
          <w:szCs w:val="20"/>
        </w:rPr>
        <w:t>: poznavanje Java EE, poznavanje podatkovnih baz Oracle, poznavanje spletnih tehnologij JavaScript, TypeScript, HTML in CSS, poznavanje Solr ali Elasticsearch in poznavanje operacijskih sistemov Windows ter Linux.</w:t>
      </w:r>
    </w:p>
    <w:p w14:paraId="195EA826" w14:textId="477C991C" w:rsidR="00911A35" w:rsidRDefault="00911A35" w:rsidP="005C38DE">
      <w:pPr>
        <w:jc w:val="both"/>
        <w:rPr>
          <w:rFonts w:eastAsia="Arial"/>
          <w:lang w:eastAsia="sl-SI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33242348" w14:textId="454B36FF" w:rsidR="008E2067" w:rsidRDefault="008E2067" w:rsidP="00B36E49">
      <w:pPr>
        <w:rPr>
          <w:rFonts w:eastAsia="Arial"/>
          <w:lang w:eastAsia="sl-SI"/>
        </w:rPr>
      </w:pPr>
    </w:p>
    <w:p w14:paraId="004C869B" w14:textId="76513C47" w:rsidR="005C38DE" w:rsidRPr="005C38DE" w:rsidRDefault="005C38DE" w:rsidP="00B36E49">
      <w:pPr>
        <w:pStyle w:val="Odstavekseznama"/>
        <w:numPr>
          <w:ilvl w:val="0"/>
          <w:numId w:val="45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Razpoložljivost dodatnega kadra (Mer1)</w:t>
      </w:r>
    </w:p>
    <w:p w14:paraId="6E0F49A3" w14:textId="41CE9BDF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E2067">
        <w:rPr>
          <w:rFonts w:eastAsia="Arial" w:cs="Arial"/>
          <w:color w:val="000000"/>
          <w:szCs w:val="20"/>
        </w:rPr>
        <w:t xml:space="preserve">Ponudnik, ki poleg </w:t>
      </w:r>
      <w:r>
        <w:rPr>
          <w:rFonts w:eastAsia="Arial" w:cs="Arial"/>
          <w:color w:val="000000"/>
          <w:szCs w:val="20"/>
        </w:rPr>
        <w:t>razvojnega inženirja/programerja iz prejšnje točke</w:t>
      </w:r>
      <w:r w:rsidRPr="008E2067">
        <w:rPr>
          <w:rFonts w:eastAsia="Arial" w:cs="Arial"/>
          <w:color w:val="000000"/>
          <w:szCs w:val="20"/>
        </w:rPr>
        <w:t>, ki je pogoj za sodelovanje</w:t>
      </w:r>
      <w:r>
        <w:rPr>
          <w:rFonts w:eastAsia="Arial" w:cs="Arial"/>
          <w:color w:val="000000"/>
          <w:szCs w:val="20"/>
        </w:rPr>
        <w:t xml:space="preserve">, </w:t>
      </w:r>
      <w:r w:rsidRPr="008E2067">
        <w:rPr>
          <w:rFonts w:eastAsia="Arial" w:cs="Arial"/>
          <w:color w:val="000000"/>
          <w:szCs w:val="20"/>
        </w:rPr>
        <w:t xml:space="preserve">prijavi še dodatni kader, ki bo sodeloval pri izvajanju predmetnega naročila, prejme za vsak dodatno prijavljeni </w:t>
      </w:r>
      <w:r>
        <w:rPr>
          <w:rFonts w:eastAsia="Arial" w:cs="Arial"/>
          <w:color w:val="000000"/>
          <w:szCs w:val="20"/>
        </w:rPr>
        <w:t xml:space="preserve">kader po tri (3) točke, kar se upošteva kot Mer1 pri izračunu ekonomsko najugodnejše ponudbe. </w:t>
      </w:r>
    </w:p>
    <w:p w14:paraId="5B88DABD" w14:textId="77777777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C3C6D7D" w14:textId="4AEDF693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color w:val="000000"/>
          <w:szCs w:val="20"/>
        </w:rPr>
        <w:t xml:space="preserve">Ponudnik lahko prijavi največ dva (2) dodatna razvojna inženirja/programerja, ki morata izpolnjevati enake pogoje, kot so navedeni v točki 8.2.2. navodil, pod </w:t>
      </w:r>
      <w:r w:rsidR="00FB2995">
        <w:rPr>
          <w:rFonts w:eastAsia="Arial" w:cs="Arial"/>
          <w:color w:val="000000"/>
          <w:szCs w:val="20"/>
        </w:rPr>
        <w:t>d</w:t>
      </w:r>
      <w:r>
        <w:rPr>
          <w:rFonts w:eastAsia="Arial" w:cs="Arial"/>
          <w:color w:val="000000"/>
          <w:szCs w:val="20"/>
        </w:rPr>
        <w:t xml:space="preserve">). </w:t>
      </w:r>
    </w:p>
    <w:p w14:paraId="25410C4F" w14:textId="77777777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B81F982" w14:textId="192ED8C1" w:rsidR="005C38DE" w:rsidRPr="008E2067" w:rsidRDefault="005C38DE" w:rsidP="005C38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>Dodatni</w:t>
      </w:r>
      <w:r>
        <w:rPr>
          <w:rFonts w:eastAsia="Arial" w:cs="Arial"/>
          <w:color w:val="000000"/>
          <w:szCs w:val="20"/>
          <w:u w:val="single"/>
        </w:rPr>
        <w:t xml:space="preserve"> razvojni inženir/programer – št. 1</w:t>
      </w:r>
    </w:p>
    <w:p w14:paraId="643E74CE" w14:textId="06B43551" w:rsidR="005C38DE" w:rsidRDefault="005C38DE" w:rsidP="00B36E49">
      <w:pPr>
        <w:rPr>
          <w:rFonts w:eastAsia="Arial"/>
          <w:lang w:eastAsia="sl-SI"/>
        </w:rPr>
      </w:pPr>
    </w:p>
    <w:p w14:paraId="5573490F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2C6AF5F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5B42B111" w14:textId="77777777" w:rsidR="005C38DE" w:rsidRPr="00584D32" w:rsidRDefault="005C38DE" w:rsidP="005C38DE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288FC60C" w14:textId="77777777" w:rsidR="005C38DE" w:rsidRPr="00584D3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EAD9147" w14:textId="4731B5FB" w:rsidR="005C38DE" w:rsidRPr="005C38DE" w:rsidRDefault="00FB2995" w:rsidP="005C38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Pr="00FB2995">
        <w:rPr>
          <w:rFonts w:ascii="Arial" w:eastAsia="Arial" w:hAnsi="Arial" w:cs="Arial"/>
          <w:color w:val="000000"/>
          <w:sz w:val="20"/>
          <w:szCs w:val="20"/>
        </w:rPr>
        <w:t>: poznavanje Java EE, poznavanje podatkovnih baz Oracle, poznavanje spletnih tehnologij JavaScript, TypeScript, HTML in CSS, poznavanje Solr ali Elasticsearch in poznavanje operacijskih sistemov Windows ter Linux.</w:t>
      </w:r>
    </w:p>
    <w:p w14:paraId="53AB1F3E" w14:textId="77777777" w:rsidR="005C38DE" w:rsidRDefault="005C38DE" w:rsidP="005C38DE">
      <w:pPr>
        <w:jc w:val="both"/>
        <w:rPr>
          <w:rFonts w:eastAsia="Arial"/>
          <w:lang w:eastAsia="sl-SI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0719C6DD" w14:textId="77777777" w:rsidR="005C38DE" w:rsidRDefault="005C38DE" w:rsidP="00B36E49">
      <w:pPr>
        <w:rPr>
          <w:rFonts w:eastAsia="Arial"/>
          <w:lang w:eastAsia="sl-SI"/>
        </w:rPr>
      </w:pPr>
    </w:p>
    <w:p w14:paraId="297AD4C5" w14:textId="2F951E32" w:rsidR="005C38DE" w:rsidRPr="008E2067" w:rsidRDefault="005C38DE" w:rsidP="005C38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>Dodatni</w:t>
      </w:r>
      <w:r>
        <w:rPr>
          <w:rFonts w:eastAsia="Arial" w:cs="Arial"/>
          <w:color w:val="000000"/>
          <w:szCs w:val="20"/>
          <w:u w:val="single"/>
        </w:rPr>
        <w:t xml:space="preserve"> razvojni inženir/programer – št. 2</w:t>
      </w:r>
    </w:p>
    <w:p w14:paraId="571C26F4" w14:textId="77777777" w:rsidR="005C38DE" w:rsidRPr="00B36E49" w:rsidRDefault="005C38DE" w:rsidP="00B36E49">
      <w:pPr>
        <w:rPr>
          <w:rFonts w:eastAsia="Arial"/>
          <w:lang w:eastAsia="sl-SI"/>
        </w:rPr>
      </w:pPr>
    </w:p>
    <w:p w14:paraId="66DA6E2E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64C1C0B0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780A01F1" w14:textId="77777777" w:rsidR="005C38DE" w:rsidRPr="00584D32" w:rsidRDefault="005C38DE" w:rsidP="005C38DE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32F96ADF" w14:textId="77777777" w:rsidR="005C38DE" w:rsidRPr="00584D3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585AB47" w14:textId="676DBB2A" w:rsidR="005C38DE" w:rsidRPr="005C38DE" w:rsidRDefault="00FB2995" w:rsidP="005C38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Pr="00FB2995">
        <w:rPr>
          <w:rFonts w:ascii="Arial" w:eastAsia="Arial" w:hAnsi="Arial" w:cs="Arial"/>
          <w:color w:val="000000"/>
          <w:sz w:val="20"/>
          <w:szCs w:val="20"/>
        </w:rPr>
        <w:t>: poznavanje Java EE, poznavanje podatkovnih baz Oracle, poznavanje spletnih tehnologij JavaScript, TypeScript, HTML in CSS, poznavanje Solr ali Elasticsearch in poznavanje operacijskih sistemov Windows ter Linux.</w:t>
      </w:r>
    </w:p>
    <w:p w14:paraId="14089A76" w14:textId="77777777" w:rsidR="005C38DE" w:rsidRDefault="005C38DE" w:rsidP="005C38DE">
      <w:pPr>
        <w:jc w:val="both"/>
        <w:rPr>
          <w:rFonts w:eastAsia="Arial"/>
          <w:lang w:eastAsia="sl-SI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5319606D" w14:textId="0F951B0E" w:rsidR="00B36E49" w:rsidRDefault="00B36E49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41B03D07" w14:textId="291A6847" w:rsidR="00627F65" w:rsidRDefault="00627F65" w:rsidP="005C38DE">
      <w:pPr>
        <w:spacing w:before="60" w:after="60"/>
        <w:jc w:val="both"/>
        <w:rPr>
          <w:rFonts w:cs="Arial"/>
          <w:szCs w:val="20"/>
        </w:rPr>
      </w:pPr>
    </w:p>
    <w:p w14:paraId="751F233D" w14:textId="77777777" w:rsidR="005C38DE" w:rsidRPr="00BF2A3C" w:rsidRDefault="005C38DE" w:rsidP="005C38DE">
      <w:pPr>
        <w:spacing w:before="60" w:after="60"/>
        <w:jc w:val="both"/>
        <w:rPr>
          <w:rFonts w:cs="Arial"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BA58D4" w14:paraId="2DEB9F4B" w14:textId="77777777" w:rsidTr="00BA58D4">
        <w:trPr>
          <w:trHeight w:val="241"/>
        </w:trPr>
        <w:tc>
          <w:tcPr>
            <w:tcW w:w="2972" w:type="dxa"/>
            <w:hideMark/>
          </w:tcPr>
          <w:p w14:paraId="450F8081" w14:textId="77777777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9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9"/>
          </w:p>
        </w:tc>
        <w:tc>
          <w:tcPr>
            <w:tcW w:w="1276" w:type="dxa"/>
          </w:tcPr>
          <w:p w14:paraId="7EC1A6AE" w14:textId="77777777" w:rsidR="00BA58D4" w:rsidRDefault="00BA58D4" w:rsidP="00947BDE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</w:tcPr>
          <w:p w14:paraId="66246EE6" w14:textId="77777777" w:rsidR="00BA58D4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0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0"/>
          </w:p>
          <w:p w14:paraId="1EBF59FA" w14:textId="77777777" w:rsidR="00BA58D4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BA58D4" w14:paraId="6616376A" w14:textId="77777777" w:rsidTr="00BA58D4">
        <w:trPr>
          <w:trHeight w:val="483"/>
        </w:trPr>
        <w:tc>
          <w:tcPr>
            <w:tcW w:w="2972" w:type="dxa"/>
            <w:hideMark/>
          </w:tcPr>
          <w:p w14:paraId="434AC10F" w14:textId="77777777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1" w:name="Besedilo22"/>
            <w:r>
              <w:rPr>
                <w:rFonts w:cs="Arial"/>
              </w:rPr>
              <w:instrText xml:space="preserve"> FORMTEXT </w:instrText>
            </w:r>
            <w:r w:rsidR="003A6463">
              <w:rPr>
                <w:rFonts w:cs="Arial"/>
              </w:rPr>
            </w:r>
            <w:r w:rsidR="003A6463"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1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2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2"/>
            <w:r>
              <w:rPr>
                <w:rFonts w:cs="Arial"/>
              </w:rPr>
              <w:t xml:space="preserve"> </w:t>
            </w:r>
          </w:p>
        </w:tc>
        <w:tc>
          <w:tcPr>
            <w:tcW w:w="1276" w:type="dxa"/>
          </w:tcPr>
          <w:p w14:paraId="25DD3ADC" w14:textId="77777777" w:rsidR="00BA58D4" w:rsidRDefault="00BA58D4" w:rsidP="00947BDE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  <w:hideMark/>
          </w:tcPr>
          <w:p w14:paraId="3327DEAB" w14:textId="77777777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1B960A4F" w14:textId="2C46F1BA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</w:t>
            </w:r>
          </w:p>
        </w:tc>
      </w:tr>
    </w:tbl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D5E83" w14:textId="77777777" w:rsidR="0084242F" w:rsidRDefault="0084242F">
      <w:r>
        <w:separator/>
      </w:r>
    </w:p>
  </w:endnote>
  <w:endnote w:type="continuationSeparator" w:id="0">
    <w:p w14:paraId="460B3667" w14:textId="77777777" w:rsidR="0084242F" w:rsidRDefault="0084242F">
      <w:r>
        <w:continuationSeparator/>
      </w:r>
    </w:p>
  </w:endnote>
  <w:endnote w:type="continuationNotice" w:id="1">
    <w:p w14:paraId="3582D04C" w14:textId="77777777" w:rsidR="0084242F" w:rsidRDefault="008424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publika">
    <w:altName w:val="Times New Roman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06C0B" w14:textId="77777777" w:rsidR="003A6463" w:rsidRDefault="003A646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9BFCB" w14:textId="77777777" w:rsidR="003A6463" w:rsidRDefault="003A646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DFAF8" w14:textId="23777A58" w:rsidR="003A6463" w:rsidRPr="001F5555" w:rsidRDefault="003A6463">
    <w:pPr>
      <w:pStyle w:val="Noga"/>
      <w:rPr>
        <w:sz w:val="18"/>
        <w:szCs w:val="18"/>
      </w:rPr>
    </w:pPr>
    <w:r w:rsidRPr="00DC05F9">
      <w:rPr>
        <w:sz w:val="18"/>
        <w:szCs w:val="18"/>
      </w:rPr>
      <w:t>4300-1</w:t>
    </w:r>
    <w:r>
      <w:rPr>
        <w:sz w:val="18"/>
        <w:szCs w:val="18"/>
      </w:rPr>
      <w:t>2</w:t>
    </w:r>
    <w:r w:rsidRPr="00DC05F9">
      <w:rPr>
        <w:sz w:val="18"/>
        <w:szCs w:val="18"/>
      </w:rPr>
      <w:t>/2020</w:t>
    </w:r>
    <w:r w:rsidRPr="001F5555">
      <w:rPr>
        <w:sz w:val="18"/>
        <w:szCs w:val="18"/>
      </w:rPr>
      <w:tab/>
    </w:r>
    <w:r w:rsidRPr="001F5555">
      <w:rPr>
        <w:sz w:val="18"/>
        <w:szCs w:val="18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B136A" w14:textId="77777777" w:rsidR="0084242F" w:rsidRDefault="0084242F">
      <w:r>
        <w:separator/>
      </w:r>
    </w:p>
  </w:footnote>
  <w:footnote w:type="continuationSeparator" w:id="0">
    <w:p w14:paraId="4B0C72B8" w14:textId="77777777" w:rsidR="0084242F" w:rsidRDefault="0084242F">
      <w:r>
        <w:continuationSeparator/>
      </w:r>
    </w:p>
  </w:footnote>
  <w:footnote w:type="continuationNotice" w:id="1">
    <w:p w14:paraId="228EB79A" w14:textId="77777777" w:rsidR="0084242F" w:rsidRDefault="008424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74F8" w14:textId="77777777" w:rsidR="003A6463" w:rsidRDefault="003A646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EDA06" w14:textId="77777777" w:rsidR="003A6463" w:rsidRPr="00110CBD" w:rsidRDefault="003A6463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3A6463" w:rsidRPr="008F3500" w14:paraId="7BA6E78A" w14:textId="77777777">
      <w:trPr>
        <w:cantSplit/>
        <w:trHeight w:hRule="exact" w:val="847"/>
      </w:trPr>
      <w:tc>
        <w:tcPr>
          <w:tcW w:w="567" w:type="dxa"/>
        </w:tcPr>
        <w:p w14:paraId="0F1033FB" w14:textId="77777777" w:rsidR="003A6463" w:rsidRPr="008F3500" w:rsidRDefault="003A6463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D02CA14" wp14:editId="3F0F144B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837DDF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0DA4A6" w14:textId="77777777" w:rsidR="003A6463" w:rsidRPr="008F3500" w:rsidRDefault="003A6463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A4F79" wp14:editId="1517A0B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6"/>
      </w:rPr>
      <w:t>Mestni trg 4</w:t>
    </w:r>
    <w:r w:rsidRPr="008F3500">
      <w:rPr>
        <w:rFonts w:cs="Arial"/>
        <w:sz w:val="16"/>
      </w:rPr>
      <w:t xml:space="preserve">, </w:t>
    </w:r>
    <w:r>
      <w:rPr>
        <w:rFonts w:cs="Arial"/>
        <w:sz w:val="16"/>
      </w:rPr>
      <w:t>1000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01 241 18 00, 01 241 18 02</w:t>
    </w:r>
  </w:p>
  <w:p w14:paraId="1F72568A" w14:textId="77777777" w:rsidR="003A6463" w:rsidRPr="008F3500" w:rsidRDefault="003A6463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F: </w:t>
    </w:r>
    <w:r>
      <w:rPr>
        <w:rFonts w:cs="Arial"/>
        <w:sz w:val="16"/>
      </w:rPr>
      <w:t>01 241 18 60</w:t>
    </w:r>
    <w:r w:rsidRPr="008F3500">
      <w:rPr>
        <w:rFonts w:cs="Arial"/>
        <w:sz w:val="16"/>
      </w:rPr>
      <w:t xml:space="preserve"> </w:t>
    </w:r>
  </w:p>
  <w:p w14:paraId="006EA4A2" w14:textId="77777777" w:rsidR="003A6463" w:rsidRPr="008F3500" w:rsidRDefault="003A6463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gp.svz@gov.si</w:t>
    </w:r>
  </w:p>
  <w:p w14:paraId="2FAE8CAE" w14:textId="77777777" w:rsidR="003A6463" w:rsidRPr="008F3500" w:rsidRDefault="003A6463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www.svz.gov.si</w:t>
    </w:r>
  </w:p>
  <w:p w14:paraId="5657C108" w14:textId="77777777" w:rsidR="003A6463" w:rsidRPr="008F3500" w:rsidRDefault="003A6463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20E83"/>
    <w:multiLevelType w:val="hybridMultilevel"/>
    <w:tmpl w:val="259674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6675658"/>
    <w:multiLevelType w:val="hybridMultilevel"/>
    <w:tmpl w:val="750CE14E"/>
    <w:lvl w:ilvl="0" w:tplc="3072F7B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885C9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ED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61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E08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AE2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72B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708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E09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386A02"/>
    <w:multiLevelType w:val="hybridMultilevel"/>
    <w:tmpl w:val="C860B7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FA3A3C"/>
    <w:multiLevelType w:val="hybridMultilevel"/>
    <w:tmpl w:val="98627C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A57E7"/>
    <w:multiLevelType w:val="hybridMultilevel"/>
    <w:tmpl w:val="B832DA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72690"/>
    <w:multiLevelType w:val="hybridMultilevel"/>
    <w:tmpl w:val="3C060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1265F"/>
    <w:multiLevelType w:val="hybridMultilevel"/>
    <w:tmpl w:val="2B7A390E"/>
    <w:lvl w:ilvl="0" w:tplc="FEE8A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92B0F"/>
    <w:multiLevelType w:val="hybridMultilevel"/>
    <w:tmpl w:val="50AEB394"/>
    <w:lvl w:ilvl="0" w:tplc="C4CE9A9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80A7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F6A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4E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6F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22F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04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80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CAE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13DAA"/>
    <w:multiLevelType w:val="hybridMultilevel"/>
    <w:tmpl w:val="F8A42E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D0E03"/>
    <w:multiLevelType w:val="hybridMultilevel"/>
    <w:tmpl w:val="98C2CCEE"/>
    <w:lvl w:ilvl="0" w:tplc="7C7AFA46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EF08C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002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020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81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ED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AE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8E4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42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3757D"/>
    <w:multiLevelType w:val="hybridMultilevel"/>
    <w:tmpl w:val="F5E644E0"/>
    <w:lvl w:ilvl="0" w:tplc="C3AC243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1A874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847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EF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4A0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8F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AA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41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00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D313477"/>
    <w:multiLevelType w:val="hybridMultilevel"/>
    <w:tmpl w:val="259674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232E6D"/>
    <w:multiLevelType w:val="hybridMultilevel"/>
    <w:tmpl w:val="B832DA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AD4D8B"/>
    <w:multiLevelType w:val="hybridMultilevel"/>
    <w:tmpl w:val="BC06E768"/>
    <w:lvl w:ilvl="0" w:tplc="FFFFFFFF">
      <w:start w:val="1"/>
      <w:numFmt w:val="bullet"/>
      <w:lvlText w:val="-"/>
      <w:lvlJc w:val="left"/>
      <w:pPr>
        <w:ind w:left="1776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5A3278E2"/>
    <w:multiLevelType w:val="hybridMultilevel"/>
    <w:tmpl w:val="259674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01492"/>
    <w:multiLevelType w:val="hybridMultilevel"/>
    <w:tmpl w:val="B832DA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3565D"/>
    <w:multiLevelType w:val="hybridMultilevel"/>
    <w:tmpl w:val="EBB89C2A"/>
    <w:lvl w:ilvl="0" w:tplc="9A1C9E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0"/>
  </w:num>
  <w:num w:numId="3">
    <w:abstractNumId w:val="30"/>
  </w:num>
  <w:num w:numId="4">
    <w:abstractNumId w:val="5"/>
  </w:num>
  <w:num w:numId="5">
    <w:abstractNumId w:val="7"/>
  </w:num>
  <w:num w:numId="6">
    <w:abstractNumId w:val="4"/>
  </w:num>
  <w:num w:numId="7">
    <w:abstractNumId w:val="46"/>
  </w:num>
  <w:num w:numId="8">
    <w:abstractNumId w:val="9"/>
  </w:num>
  <w:num w:numId="9">
    <w:abstractNumId w:val="28"/>
  </w:num>
  <w:num w:numId="10">
    <w:abstractNumId w:val="21"/>
  </w:num>
  <w:num w:numId="11">
    <w:abstractNumId w:val="38"/>
  </w:num>
  <w:num w:numId="12">
    <w:abstractNumId w:val="31"/>
  </w:num>
  <w:num w:numId="13">
    <w:abstractNumId w:val="33"/>
  </w:num>
  <w:num w:numId="14">
    <w:abstractNumId w:val="24"/>
  </w:num>
  <w:num w:numId="15">
    <w:abstractNumId w:val="41"/>
  </w:num>
  <w:num w:numId="16">
    <w:abstractNumId w:val="26"/>
  </w:num>
  <w:num w:numId="17">
    <w:abstractNumId w:val="23"/>
  </w:num>
  <w:num w:numId="18">
    <w:abstractNumId w:val="16"/>
  </w:num>
  <w:num w:numId="19">
    <w:abstractNumId w:val="32"/>
  </w:num>
  <w:num w:numId="20">
    <w:abstractNumId w:val="40"/>
  </w:num>
  <w:num w:numId="21">
    <w:abstractNumId w:val="1"/>
  </w:num>
  <w:num w:numId="22">
    <w:abstractNumId w:val="36"/>
  </w:num>
  <w:num w:numId="23">
    <w:abstractNumId w:val="13"/>
  </w:num>
  <w:num w:numId="24">
    <w:abstractNumId w:val="22"/>
  </w:num>
  <w:num w:numId="25">
    <w:abstractNumId w:val="44"/>
  </w:num>
  <w:num w:numId="26">
    <w:abstractNumId w:val="43"/>
  </w:num>
  <w:num w:numId="27">
    <w:abstractNumId w:val="19"/>
  </w:num>
  <w:num w:numId="28">
    <w:abstractNumId w:val="18"/>
  </w:num>
  <w:num w:numId="29">
    <w:abstractNumId w:val="15"/>
  </w:num>
  <w:num w:numId="30">
    <w:abstractNumId w:val="3"/>
  </w:num>
  <w:num w:numId="31">
    <w:abstractNumId w:val="42"/>
  </w:num>
  <w:num w:numId="32">
    <w:abstractNumId w:val="12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25"/>
  </w:num>
  <w:num w:numId="34">
    <w:abstractNumId w:val="34"/>
  </w:num>
  <w:num w:numId="35">
    <w:abstractNumId w:val="12"/>
    <w:lvlOverride w:ilvl="0">
      <w:startOverride w:val="7"/>
      <w:lvl w:ilvl="0">
        <w:start w:val="7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</w:num>
  <w:num w:numId="36">
    <w:abstractNumId w:val="12"/>
    <w:lvlOverride w:ilvl="0">
      <w:startOverride w:val="8"/>
      <w:lvl w:ilvl="0">
        <w:start w:val="8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</w:num>
  <w:num w:numId="37">
    <w:abstractNumId w:val="12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8">
    <w:abstractNumId w:val="2"/>
  </w:num>
  <w:num w:numId="39">
    <w:abstractNumId w:val="17"/>
  </w:num>
  <w:num w:numId="40">
    <w:abstractNumId w:val="29"/>
  </w:num>
  <w:num w:numId="41">
    <w:abstractNumId w:val="27"/>
  </w:num>
  <w:num w:numId="42">
    <w:abstractNumId w:val="8"/>
  </w:num>
  <w:num w:numId="43">
    <w:abstractNumId w:val="11"/>
  </w:num>
  <w:num w:numId="44">
    <w:abstractNumId w:val="10"/>
  </w:num>
  <w:num w:numId="45">
    <w:abstractNumId w:val="6"/>
  </w:num>
  <w:num w:numId="46">
    <w:abstractNumId w:val="0"/>
  </w:num>
  <w:num w:numId="47">
    <w:abstractNumId w:val="14"/>
  </w:num>
  <w:num w:numId="48">
    <w:abstractNumId w:val="45"/>
  </w:num>
  <w:num w:numId="49">
    <w:abstractNumId w:val="35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46FF0"/>
    <w:rsid w:val="00053BE7"/>
    <w:rsid w:val="0005499D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110D"/>
    <w:rsid w:val="001F5555"/>
    <w:rsid w:val="00202A77"/>
    <w:rsid w:val="00231D05"/>
    <w:rsid w:val="00244BD7"/>
    <w:rsid w:val="00247C06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463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57EE"/>
    <w:rsid w:val="00471914"/>
    <w:rsid w:val="00473F9A"/>
    <w:rsid w:val="00483836"/>
    <w:rsid w:val="004927D2"/>
    <w:rsid w:val="00495CE2"/>
    <w:rsid w:val="004A44C6"/>
    <w:rsid w:val="004A7605"/>
    <w:rsid w:val="004B0E57"/>
    <w:rsid w:val="004C0A9F"/>
    <w:rsid w:val="004D003D"/>
    <w:rsid w:val="004D1DA1"/>
    <w:rsid w:val="004D25BD"/>
    <w:rsid w:val="004E08B1"/>
    <w:rsid w:val="004E2838"/>
    <w:rsid w:val="004E4F38"/>
    <w:rsid w:val="004E6FE7"/>
    <w:rsid w:val="00520070"/>
    <w:rsid w:val="00526246"/>
    <w:rsid w:val="00551DCE"/>
    <w:rsid w:val="00561DD4"/>
    <w:rsid w:val="00567106"/>
    <w:rsid w:val="00591B18"/>
    <w:rsid w:val="0059707D"/>
    <w:rsid w:val="005A2B83"/>
    <w:rsid w:val="005B4BD5"/>
    <w:rsid w:val="005C01E0"/>
    <w:rsid w:val="005C0C54"/>
    <w:rsid w:val="005C38DE"/>
    <w:rsid w:val="005D0637"/>
    <w:rsid w:val="005D4D5D"/>
    <w:rsid w:val="005D5163"/>
    <w:rsid w:val="005E1D3C"/>
    <w:rsid w:val="005E47DC"/>
    <w:rsid w:val="005F04B3"/>
    <w:rsid w:val="005F0C0A"/>
    <w:rsid w:val="00610258"/>
    <w:rsid w:val="00614650"/>
    <w:rsid w:val="006149AF"/>
    <w:rsid w:val="00617EEB"/>
    <w:rsid w:val="00625AE6"/>
    <w:rsid w:val="00626365"/>
    <w:rsid w:val="00627F65"/>
    <w:rsid w:val="00632253"/>
    <w:rsid w:val="00633F44"/>
    <w:rsid w:val="00642714"/>
    <w:rsid w:val="006455CE"/>
    <w:rsid w:val="00646790"/>
    <w:rsid w:val="00655841"/>
    <w:rsid w:val="00683147"/>
    <w:rsid w:val="00683295"/>
    <w:rsid w:val="00683DDF"/>
    <w:rsid w:val="006936D7"/>
    <w:rsid w:val="00694CFA"/>
    <w:rsid w:val="00695A47"/>
    <w:rsid w:val="00697519"/>
    <w:rsid w:val="006A057D"/>
    <w:rsid w:val="006C3C64"/>
    <w:rsid w:val="006C73BD"/>
    <w:rsid w:val="006D238F"/>
    <w:rsid w:val="006E0368"/>
    <w:rsid w:val="006F0361"/>
    <w:rsid w:val="006F59D1"/>
    <w:rsid w:val="00703B63"/>
    <w:rsid w:val="00703F1C"/>
    <w:rsid w:val="00706BFF"/>
    <w:rsid w:val="00717DEA"/>
    <w:rsid w:val="00724628"/>
    <w:rsid w:val="00724BF9"/>
    <w:rsid w:val="00733017"/>
    <w:rsid w:val="007473EC"/>
    <w:rsid w:val="0076229B"/>
    <w:rsid w:val="0077077E"/>
    <w:rsid w:val="00772EED"/>
    <w:rsid w:val="007732A1"/>
    <w:rsid w:val="00783310"/>
    <w:rsid w:val="00787A23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242F"/>
    <w:rsid w:val="0084748E"/>
    <w:rsid w:val="00847B75"/>
    <w:rsid w:val="0085784A"/>
    <w:rsid w:val="00860D91"/>
    <w:rsid w:val="00861095"/>
    <w:rsid w:val="0087341A"/>
    <w:rsid w:val="0088043C"/>
    <w:rsid w:val="00880471"/>
    <w:rsid w:val="008809F3"/>
    <w:rsid w:val="00884450"/>
    <w:rsid w:val="00884889"/>
    <w:rsid w:val="008906C9"/>
    <w:rsid w:val="00891B2E"/>
    <w:rsid w:val="00893522"/>
    <w:rsid w:val="00896510"/>
    <w:rsid w:val="008A0A58"/>
    <w:rsid w:val="008A3040"/>
    <w:rsid w:val="008A7955"/>
    <w:rsid w:val="008B579E"/>
    <w:rsid w:val="008C4ECA"/>
    <w:rsid w:val="008C5738"/>
    <w:rsid w:val="008D04F0"/>
    <w:rsid w:val="008D7F9B"/>
    <w:rsid w:val="008E2067"/>
    <w:rsid w:val="008E689A"/>
    <w:rsid w:val="008F3500"/>
    <w:rsid w:val="008F3AD3"/>
    <w:rsid w:val="008F6EAB"/>
    <w:rsid w:val="00906DB2"/>
    <w:rsid w:val="00911A35"/>
    <w:rsid w:val="009145D1"/>
    <w:rsid w:val="00915862"/>
    <w:rsid w:val="00924E3C"/>
    <w:rsid w:val="00932F8A"/>
    <w:rsid w:val="00933EF1"/>
    <w:rsid w:val="00943711"/>
    <w:rsid w:val="00947BDE"/>
    <w:rsid w:val="00952284"/>
    <w:rsid w:val="00955A96"/>
    <w:rsid w:val="00957207"/>
    <w:rsid w:val="00960FEB"/>
    <w:rsid w:val="009612BB"/>
    <w:rsid w:val="00963792"/>
    <w:rsid w:val="0096405D"/>
    <w:rsid w:val="00984A3E"/>
    <w:rsid w:val="009916D9"/>
    <w:rsid w:val="0099226B"/>
    <w:rsid w:val="009C3986"/>
    <w:rsid w:val="009C71C9"/>
    <w:rsid w:val="009C740A"/>
    <w:rsid w:val="009D50A2"/>
    <w:rsid w:val="009E159E"/>
    <w:rsid w:val="009E1D00"/>
    <w:rsid w:val="009E6E02"/>
    <w:rsid w:val="00A00C7B"/>
    <w:rsid w:val="00A125C5"/>
    <w:rsid w:val="00A2451C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B0FE0"/>
    <w:rsid w:val="00AB36C4"/>
    <w:rsid w:val="00AC0BB6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36E49"/>
    <w:rsid w:val="00B470BD"/>
    <w:rsid w:val="00B57B39"/>
    <w:rsid w:val="00B70335"/>
    <w:rsid w:val="00B767EB"/>
    <w:rsid w:val="00B76889"/>
    <w:rsid w:val="00B8547D"/>
    <w:rsid w:val="00BA3E70"/>
    <w:rsid w:val="00BA58D4"/>
    <w:rsid w:val="00BB28F9"/>
    <w:rsid w:val="00BC2897"/>
    <w:rsid w:val="00BC672C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160F4"/>
    <w:rsid w:val="00D248DE"/>
    <w:rsid w:val="00D424B7"/>
    <w:rsid w:val="00D42FAD"/>
    <w:rsid w:val="00D443BC"/>
    <w:rsid w:val="00D62668"/>
    <w:rsid w:val="00D676C5"/>
    <w:rsid w:val="00D70A73"/>
    <w:rsid w:val="00D73185"/>
    <w:rsid w:val="00D8542D"/>
    <w:rsid w:val="00D85B40"/>
    <w:rsid w:val="00D93AA4"/>
    <w:rsid w:val="00DA3077"/>
    <w:rsid w:val="00DB12DF"/>
    <w:rsid w:val="00DB4355"/>
    <w:rsid w:val="00DB6599"/>
    <w:rsid w:val="00DC05F9"/>
    <w:rsid w:val="00DC6A71"/>
    <w:rsid w:val="00DC79C0"/>
    <w:rsid w:val="00DD234D"/>
    <w:rsid w:val="00DE0955"/>
    <w:rsid w:val="00E0357D"/>
    <w:rsid w:val="00E05F62"/>
    <w:rsid w:val="00E25693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E3CD0"/>
    <w:rsid w:val="00EE714A"/>
    <w:rsid w:val="00EF11CE"/>
    <w:rsid w:val="00F105F0"/>
    <w:rsid w:val="00F1074E"/>
    <w:rsid w:val="00F15651"/>
    <w:rsid w:val="00F2097B"/>
    <w:rsid w:val="00F240BB"/>
    <w:rsid w:val="00F376B8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995"/>
    <w:rsid w:val="00FB2AE1"/>
    <w:rsid w:val="00FC60A7"/>
    <w:rsid w:val="00FC678E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B36E49"/>
    <w:pPr>
      <w:keepNext/>
      <w:spacing w:before="240" w:after="60"/>
      <w:outlineLvl w:val="0"/>
    </w:pPr>
    <w:rPr>
      <w:rFonts w:eastAsia="Arial"/>
      <w:b/>
      <w:kern w:val="32"/>
      <w:sz w:val="24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7F65"/>
    <w:pPr>
      <w:keepLines/>
      <w:spacing w:after="120"/>
      <w:ind w:left="499" w:hanging="357"/>
      <w:jc w:val="both"/>
      <w:outlineLvl w:val="1"/>
    </w:pPr>
    <w:rPr>
      <w:smallCaps/>
      <w:kern w:val="0"/>
      <w:sz w:val="20"/>
      <w:szCs w:val="26"/>
      <w:lang w:eastAsia="en-US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7F65"/>
    <w:p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627F65"/>
    <w:p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627F65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627F65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627F65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627F65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627F65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627F65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27F65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627F65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627F65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627F65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627F65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627F65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627F65"/>
    <w:rPr>
      <w:rFonts w:ascii="Arial" w:hAnsi="Arial"/>
      <w:b/>
      <w:i/>
      <w:color w:val="404040"/>
      <w:lang w:eastAsia="en-US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B36E49"/>
    <w:rPr>
      <w:rFonts w:ascii="Arial" w:eastAsia="Arial" w:hAnsi="Arial"/>
      <w:b/>
      <w:kern w:val="32"/>
      <w:sz w:val="24"/>
      <w:szCs w:val="24"/>
    </w:rPr>
  </w:style>
  <w:style w:type="paragraph" w:styleId="HTML-oblikovano">
    <w:name w:val="HTML Preformatted"/>
    <w:basedOn w:val="Navaden"/>
    <w:link w:val="HTML-oblikovanoZnak"/>
    <w:rsid w:val="00627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27F65"/>
    <w:rPr>
      <w:rFonts w:ascii="Courier New" w:hAnsi="Courier New" w:cs="Courier New"/>
      <w:color w:val="000000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627F65"/>
    <w:rPr>
      <w:rFonts w:ascii="Arial" w:hAnsi="Arial"/>
      <w:szCs w:val="24"/>
      <w:lang w:eastAsia="en-US"/>
    </w:rPr>
  </w:style>
  <w:style w:type="character" w:styleId="tevilkastrani">
    <w:name w:val="page number"/>
    <w:basedOn w:val="Privzetapisavaodstavka"/>
    <w:rsid w:val="00627F65"/>
  </w:style>
  <w:style w:type="character" w:customStyle="1" w:styleId="GlavaZnak">
    <w:name w:val="Glava Znak"/>
    <w:basedOn w:val="Privzetapisavaodstavka"/>
    <w:link w:val="Glava"/>
    <w:uiPriority w:val="99"/>
    <w:rsid w:val="00627F65"/>
    <w:rPr>
      <w:rFonts w:ascii="Arial" w:hAnsi="Arial"/>
      <w:szCs w:val="24"/>
      <w:lang w:eastAsia="en-US"/>
    </w:rPr>
  </w:style>
  <w:style w:type="table" w:styleId="Tabelamrea">
    <w:name w:val="Table Grid"/>
    <w:basedOn w:val="Navadnatabela"/>
    <w:rsid w:val="00627F65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CharChar1Char">
    <w:name w:val="Char Char1 Char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Telobesedila">
    <w:name w:val="Body Text"/>
    <w:basedOn w:val="Navaden"/>
    <w:link w:val="TelobesedilaZnak"/>
    <w:rsid w:val="00627F65"/>
    <w:pPr>
      <w:spacing w:after="120" w:line="24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27F65"/>
    <w:rPr>
      <w:sz w:val="24"/>
    </w:rPr>
  </w:style>
  <w:style w:type="paragraph" w:customStyle="1" w:styleId="Slog1">
    <w:name w:val="Slog1"/>
    <w:basedOn w:val="Navaden"/>
    <w:rsid w:val="00627F65"/>
    <w:pPr>
      <w:spacing w:before="240" w:after="60" w:line="240" w:lineRule="auto"/>
      <w:jc w:val="both"/>
    </w:pPr>
    <w:rPr>
      <w:sz w:val="22"/>
      <w:lang w:eastAsia="sl-SI"/>
    </w:rPr>
  </w:style>
  <w:style w:type="numbering" w:customStyle="1" w:styleId="Headings">
    <w:name w:val="Headings"/>
    <w:uiPriority w:val="99"/>
    <w:rsid w:val="00627F65"/>
    <w:pPr>
      <w:numPr>
        <w:numId w:val="31"/>
      </w:numPr>
    </w:pPr>
  </w:style>
  <w:style w:type="character" w:styleId="Pripombasklic">
    <w:name w:val="annotation reference"/>
    <w:rsid w:val="00627F6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7F65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627F65"/>
  </w:style>
  <w:style w:type="paragraph" w:styleId="Zadevapripombe">
    <w:name w:val="annotation subject"/>
    <w:basedOn w:val="Pripombabesedilo"/>
    <w:next w:val="Pripombabesedilo"/>
    <w:link w:val="ZadevapripombeZnak"/>
    <w:rsid w:val="00627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7F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20</TotalTime>
  <Pages>6</Pages>
  <Words>2340</Words>
  <Characters>13341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15650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3</cp:revision>
  <cp:lastPrinted>2019-03-21T09:01:00Z</cp:lastPrinted>
  <dcterms:created xsi:type="dcterms:W3CDTF">2020-11-17T15:48:00Z</dcterms:created>
  <dcterms:modified xsi:type="dcterms:W3CDTF">2020-11-17T16:31:00Z</dcterms:modified>
</cp:coreProperties>
</file>